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8E97B" w14:textId="32130C0B" w:rsidR="0045575A" w:rsidRPr="00355108" w:rsidRDefault="0045575A" w:rsidP="0045575A">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D30D6D">
        <w:rPr>
          <w:b/>
          <w:i/>
          <w:noProof/>
          <w:sz w:val="28"/>
        </w:rPr>
        <w:t>3526</w:t>
      </w:r>
    </w:p>
    <w:p w14:paraId="0D51D912" w14:textId="77777777" w:rsidR="0045575A" w:rsidRPr="00355108" w:rsidRDefault="0045575A" w:rsidP="0045575A">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581D29EA" w:rsidR="001E41F3" w:rsidRPr="0012171F" w:rsidRDefault="00B66B50" w:rsidP="00081629">
            <w:pPr>
              <w:pStyle w:val="CRCoverPage"/>
              <w:spacing w:after="0"/>
              <w:rPr>
                <w:noProof/>
              </w:rPr>
            </w:pPr>
            <w:r>
              <w:rPr>
                <w:b/>
                <w:noProof/>
                <w:sz w:val="28"/>
              </w:rPr>
              <w:t>6</w:t>
            </w:r>
            <w:r w:rsidR="00D30D6D">
              <w:rPr>
                <w:b/>
                <w:noProof/>
                <w:sz w:val="28"/>
              </w:rPr>
              <w:t>229</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1EA9E89A" w:rsidR="001E41F3" w:rsidRPr="0012171F" w:rsidRDefault="0045575A" w:rsidP="00081629">
            <w:pPr>
              <w:pStyle w:val="CRCoverPage"/>
              <w:spacing w:after="0"/>
              <w:jc w:val="center"/>
              <w:rPr>
                <w:b/>
                <w:noProof/>
              </w:rPr>
            </w:pPr>
            <w:r>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572D3791"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45575A">
              <w:rPr>
                <w:b/>
                <w:noProof/>
                <w:sz w:val="28"/>
              </w:rPr>
              <w:t>3</w:t>
            </w:r>
            <w:r w:rsidRPr="007F2707">
              <w:rPr>
                <w:b/>
                <w:noProof/>
                <w:sz w:val="28"/>
              </w:rPr>
              <w:t>.</w:t>
            </w:r>
            <w:r>
              <w:rPr>
                <w:b/>
                <w:noProof/>
                <w:sz w:val="28"/>
              </w:rPr>
              <w:fldChar w:fldCharType="end"/>
            </w:r>
            <w:r>
              <w:rPr>
                <w:b/>
                <w:noProof/>
                <w:sz w:val="28"/>
              </w:rPr>
              <w:fldChar w:fldCharType="end"/>
            </w:r>
            <w:r w:rsidR="0045575A">
              <w:rPr>
                <w:b/>
                <w:noProof/>
                <w:sz w:val="28"/>
              </w:rPr>
              <w:t>0</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E45FE4C" w:rsidR="001E41F3" w:rsidRPr="0012171F" w:rsidRDefault="0045575A" w:rsidP="00081629">
            <w:pPr>
              <w:pStyle w:val="CRCoverPage"/>
              <w:spacing w:after="0"/>
              <w:ind w:left="100"/>
              <w:rPr>
                <w:noProof/>
              </w:rPr>
            </w:pPr>
            <w:r>
              <w:t>Clarifications for</w:t>
            </w:r>
            <w:r w:rsidR="00067D73" w:rsidRPr="0012171F">
              <w:t xml:space="preserve"> PDU Set QoS information </w:t>
            </w:r>
            <w:r>
              <w:t>based</w:t>
            </w:r>
            <w:r w:rsidR="00067D73" w:rsidRPr="0012171F">
              <w:t xml:space="preserve"> DSCP marking </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1E39895F" w:rsidR="001E41F3" w:rsidRPr="0012171F" w:rsidRDefault="000B1718" w:rsidP="00081629">
            <w:pPr>
              <w:pStyle w:val="CRCoverPage"/>
              <w:spacing w:after="0"/>
              <w:ind w:left="100"/>
              <w:rPr>
                <w:noProof/>
              </w:rPr>
            </w:pPr>
            <w:r>
              <w:t>Huawei</w:t>
            </w:r>
            <w:r w:rsidR="009D20F2">
              <w:t xml:space="preserve">, </w:t>
            </w:r>
            <w:proofErr w:type="spellStart"/>
            <w:r w:rsidR="009D20F2">
              <w:t>HiSilicon</w:t>
            </w:r>
            <w:proofErr w:type="spellEnd"/>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0A0EAB8B" w:rsidR="001E41F3" w:rsidRPr="0012171F" w:rsidRDefault="00431A4F" w:rsidP="00081629">
            <w:pPr>
              <w:pStyle w:val="CRCoverPage"/>
              <w:spacing w:after="0"/>
              <w:ind w:left="100"/>
              <w:rPr>
                <w:noProof/>
              </w:rPr>
            </w:pPr>
            <w:r w:rsidRPr="0012171F">
              <w:t>202</w:t>
            </w:r>
            <w:r w:rsidR="00C20D5A">
              <w:t>5</w:t>
            </w:r>
            <w:r w:rsidRPr="0012171F">
              <w:t>-</w:t>
            </w:r>
            <w:r w:rsidR="00C20D5A">
              <w:t>0</w:t>
            </w:r>
            <w:r w:rsidR="0045575A">
              <w:t>3</w:t>
            </w:r>
            <w:r w:rsidR="005333C3" w:rsidRPr="0012171F">
              <w:t>-</w:t>
            </w:r>
            <w:r w:rsidR="0045575A">
              <w:t>28</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3E0DFD10" w:rsidR="001E41F3" w:rsidRPr="0012171F" w:rsidRDefault="0045575A"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E3789D9" w14:textId="71959A7B" w:rsidR="0045575A" w:rsidRDefault="0045575A" w:rsidP="0045575A">
            <w:pPr>
              <w:pStyle w:val="CRCoverPage"/>
              <w:spacing w:after="0"/>
              <w:ind w:left="100"/>
              <w:rPr>
                <w:noProof/>
              </w:rPr>
            </w:pPr>
            <w:r>
              <w:rPr>
                <w:noProof/>
              </w:rPr>
              <w:t xml:space="preserve">It should be clarified that the FAR corresponds to the QoS Flow for which </w:t>
            </w:r>
            <w:r w:rsidRPr="00043C50">
              <w:rPr>
                <w:noProof/>
              </w:rPr>
              <w:t>PDU Set Importance based transport level packet marking</w:t>
            </w:r>
            <w:r>
              <w:rPr>
                <w:noProof/>
              </w:rPr>
              <w:t xml:space="preserve"> applie</w:t>
            </w:r>
            <w:r w:rsidR="001E34D8">
              <w:rPr>
                <w:noProof/>
              </w:rPr>
              <w:t xml:space="preserve">s. Also a description of the UPF action is missing in clause </w:t>
            </w:r>
            <w:r w:rsidR="001E34D8" w:rsidRPr="0012171F">
              <w:rPr>
                <w:noProof/>
              </w:rPr>
              <w:t>5.8.2.7</w:t>
            </w:r>
            <w:r w:rsidR="001E34D8">
              <w:rPr>
                <w:noProof/>
              </w:rPr>
              <w:t>.</w:t>
            </w:r>
          </w:p>
          <w:p w14:paraId="5A8D5C53" w14:textId="77777777" w:rsidR="00702914" w:rsidRDefault="0045575A" w:rsidP="0045575A">
            <w:pPr>
              <w:pStyle w:val="CRCoverPage"/>
              <w:spacing w:after="0"/>
              <w:ind w:left="100"/>
              <w:rPr>
                <w:noProof/>
              </w:rPr>
            </w:pPr>
            <w:r>
              <w:rPr>
                <w:noProof/>
              </w:rPr>
              <w:t xml:space="preserve">For the UPF parameter Transport level marking, it is clarified how the </w:t>
            </w:r>
            <w:r w:rsidRPr="00043C50">
              <w:rPr>
                <w:noProof/>
              </w:rPr>
              <w:t>list of Transport level marking values</w:t>
            </w:r>
            <w:r>
              <w:rPr>
                <w:noProof/>
              </w:rPr>
              <w:t xml:space="preserve"> is provided and how it is to be applied.</w:t>
            </w:r>
          </w:p>
          <w:p w14:paraId="708AA7DE" w14:textId="6952F5C6" w:rsidR="0045575A" w:rsidRPr="000D4655" w:rsidRDefault="0045575A" w:rsidP="0045575A">
            <w:pPr>
              <w:pStyle w:val="CRCoverPage"/>
              <w:spacing w:after="0"/>
              <w:ind w:left="100"/>
              <w:rPr>
                <w:noProof/>
                <w:lang w:val="en-US"/>
              </w:rPr>
            </w:pPr>
            <w:r>
              <w:rPr>
                <w:noProof/>
              </w:rPr>
              <w:t>Clarifications are also required for the I-UPF scenario.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F2316E" w:rsidRPr="0012171F" w14:paraId="21016551" w14:textId="77777777" w:rsidTr="00547111">
        <w:tc>
          <w:tcPr>
            <w:tcW w:w="2694" w:type="dxa"/>
            <w:gridSpan w:val="2"/>
            <w:tcBorders>
              <w:left w:val="single" w:sz="4" w:space="0" w:color="auto"/>
            </w:tcBorders>
          </w:tcPr>
          <w:p w14:paraId="49433147" w14:textId="77777777" w:rsidR="00F2316E" w:rsidRPr="0012171F" w:rsidRDefault="00F2316E" w:rsidP="00F2316E">
            <w:pPr>
              <w:pStyle w:val="CRCoverPage"/>
              <w:tabs>
                <w:tab w:val="right" w:pos="2184"/>
              </w:tabs>
              <w:spacing w:after="0"/>
              <w:rPr>
                <w:b/>
                <w:i/>
                <w:noProof/>
              </w:rPr>
            </w:pPr>
            <w:r w:rsidRPr="0012171F">
              <w:rPr>
                <w:b/>
                <w:i/>
                <w:noProof/>
              </w:rPr>
              <w:t>Summary of change:</w:t>
            </w:r>
          </w:p>
        </w:tc>
        <w:tc>
          <w:tcPr>
            <w:tcW w:w="6946" w:type="dxa"/>
            <w:gridSpan w:val="9"/>
            <w:tcBorders>
              <w:right w:val="single" w:sz="4" w:space="0" w:color="auto"/>
            </w:tcBorders>
            <w:shd w:val="pct30" w:color="FFFF00" w:fill="auto"/>
          </w:tcPr>
          <w:p w14:paraId="31C656EC" w14:textId="7EBA4E54" w:rsidR="00F2316E" w:rsidRPr="0012171F" w:rsidRDefault="001E34D8" w:rsidP="00F2316E">
            <w:pPr>
              <w:pStyle w:val="CRCoverPage"/>
              <w:spacing w:after="0"/>
              <w:ind w:left="100"/>
              <w:rPr>
                <w:noProof/>
              </w:rPr>
            </w:pPr>
            <w:r>
              <w:rPr>
                <w:noProof/>
              </w:rPr>
              <w:t xml:space="preserve">Clarifications for the usage of the </w:t>
            </w:r>
            <w:r w:rsidRPr="003964A6">
              <w:rPr>
                <w:lang w:eastAsia="zh-CN"/>
              </w:rPr>
              <w:t>list of transport level packet marking values</w:t>
            </w:r>
            <w:r>
              <w:rPr>
                <w:lang w:eastAsia="zh-CN"/>
              </w:rPr>
              <w:t xml:space="preserve"> by SMF and UPF.</w:t>
            </w:r>
          </w:p>
        </w:tc>
      </w:tr>
      <w:tr w:rsidR="00F2316E" w:rsidRPr="0012171F" w14:paraId="1F886379" w14:textId="77777777" w:rsidTr="00547111">
        <w:tc>
          <w:tcPr>
            <w:tcW w:w="2694" w:type="dxa"/>
            <w:gridSpan w:val="2"/>
            <w:tcBorders>
              <w:left w:val="single" w:sz="4" w:space="0" w:color="auto"/>
            </w:tcBorders>
          </w:tcPr>
          <w:p w14:paraId="4D989623"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71C4A204" w14:textId="77777777" w:rsidR="00F2316E" w:rsidRPr="0012171F" w:rsidRDefault="00F2316E" w:rsidP="00F2316E">
            <w:pPr>
              <w:pStyle w:val="CRCoverPage"/>
              <w:spacing w:after="0"/>
              <w:rPr>
                <w:noProof/>
                <w:sz w:val="8"/>
                <w:szCs w:val="8"/>
              </w:rPr>
            </w:pPr>
          </w:p>
        </w:tc>
      </w:tr>
      <w:tr w:rsidR="00F2316E" w:rsidRPr="0012171F" w14:paraId="678D7BF9" w14:textId="77777777" w:rsidTr="00547111">
        <w:tc>
          <w:tcPr>
            <w:tcW w:w="2694" w:type="dxa"/>
            <w:gridSpan w:val="2"/>
            <w:tcBorders>
              <w:left w:val="single" w:sz="4" w:space="0" w:color="auto"/>
              <w:bottom w:val="single" w:sz="4" w:space="0" w:color="auto"/>
            </w:tcBorders>
          </w:tcPr>
          <w:p w14:paraId="4E5CE1B6" w14:textId="77777777" w:rsidR="00F2316E" w:rsidRPr="0012171F" w:rsidRDefault="00F2316E" w:rsidP="00F2316E">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60A0" w:rsidR="00F2316E" w:rsidRPr="0012171F" w:rsidRDefault="001E34D8" w:rsidP="00F2316E">
            <w:pPr>
              <w:pStyle w:val="CRCoverPage"/>
              <w:spacing w:after="0"/>
              <w:ind w:left="100"/>
              <w:rPr>
                <w:noProof/>
              </w:rPr>
            </w:pPr>
            <w:r>
              <w:rPr>
                <w:noProof/>
              </w:rPr>
              <w:t>Unclear requirements for the related SMF and UPF behavior.</w:t>
            </w:r>
          </w:p>
        </w:tc>
      </w:tr>
      <w:tr w:rsidR="00F2316E" w:rsidRPr="0012171F" w14:paraId="034AF533" w14:textId="77777777" w:rsidTr="00547111">
        <w:tc>
          <w:tcPr>
            <w:tcW w:w="2694" w:type="dxa"/>
            <w:gridSpan w:val="2"/>
          </w:tcPr>
          <w:p w14:paraId="39D9EB5B" w14:textId="77777777" w:rsidR="00F2316E" w:rsidRPr="0012171F" w:rsidRDefault="00F2316E" w:rsidP="00F2316E">
            <w:pPr>
              <w:pStyle w:val="CRCoverPage"/>
              <w:spacing w:after="0"/>
              <w:rPr>
                <w:b/>
                <w:i/>
                <w:noProof/>
                <w:sz w:val="8"/>
                <w:szCs w:val="8"/>
              </w:rPr>
            </w:pPr>
          </w:p>
        </w:tc>
        <w:tc>
          <w:tcPr>
            <w:tcW w:w="6946" w:type="dxa"/>
            <w:gridSpan w:val="9"/>
          </w:tcPr>
          <w:p w14:paraId="7826CB1C" w14:textId="77777777" w:rsidR="00F2316E" w:rsidRPr="0012171F" w:rsidRDefault="00F2316E" w:rsidP="00F2316E">
            <w:pPr>
              <w:pStyle w:val="CRCoverPage"/>
              <w:spacing w:after="0"/>
              <w:rPr>
                <w:noProof/>
                <w:sz w:val="8"/>
                <w:szCs w:val="8"/>
              </w:rPr>
            </w:pPr>
          </w:p>
        </w:tc>
      </w:tr>
      <w:tr w:rsidR="00F2316E" w:rsidRPr="0012171F" w14:paraId="6A17D7AC" w14:textId="77777777" w:rsidTr="00547111">
        <w:tc>
          <w:tcPr>
            <w:tcW w:w="2694" w:type="dxa"/>
            <w:gridSpan w:val="2"/>
            <w:tcBorders>
              <w:top w:val="single" w:sz="4" w:space="0" w:color="auto"/>
              <w:left w:val="single" w:sz="4" w:space="0" w:color="auto"/>
            </w:tcBorders>
          </w:tcPr>
          <w:p w14:paraId="6DAD5B19" w14:textId="77777777" w:rsidR="00F2316E" w:rsidRPr="0012171F" w:rsidRDefault="00F2316E" w:rsidP="00F2316E">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92577" w:rsidR="00F2316E" w:rsidRPr="0012171F" w:rsidRDefault="00F2316E" w:rsidP="00F2316E">
            <w:pPr>
              <w:pStyle w:val="CRCoverPage"/>
              <w:spacing w:after="0"/>
              <w:rPr>
                <w:noProof/>
              </w:rPr>
            </w:pPr>
            <w:r w:rsidRPr="0012171F">
              <w:rPr>
                <w:noProof/>
              </w:rPr>
              <w:t>5.8.2.7</w:t>
            </w:r>
            <w:r>
              <w:rPr>
                <w:noProof/>
              </w:rPr>
              <w:t>,</w:t>
            </w:r>
            <w:r w:rsidRPr="0012171F">
              <w:rPr>
                <w:noProof/>
              </w:rPr>
              <w:t xml:space="preserve"> </w:t>
            </w:r>
            <w:r w:rsidRPr="00532D18">
              <w:rPr>
                <w:noProof/>
              </w:rPr>
              <w:t>5.8.5.6</w:t>
            </w:r>
          </w:p>
        </w:tc>
      </w:tr>
      <w:tr w:rsidR="00F2316E" w:rsidRPr="0012171F" w14:paraId="56E1E6C3" w14:textId="77777777" w:rsidTr="00547111">
        <w:tc>
          <w:tcPr>
            <w:tcW w:w="2694" w:type="dxa"/>
            <w:gridSpan w:val="2"/>
            <w:tcBorders>
              <w:left w:val="single" w:sz="4" w:space="0" w:color="auto"/>
            </w:tcBorders>
          </w:tcPr>
          <w:p w14:paraId="2FB9DE77"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0898542D" w14:textId="77777777" w:rsidR="00F2316E" w:rsidRPr="0012171F" w:rsidRDefault="00F2316E" w:rsidP="00F2316E">
            <w:pPr>
              <w:pStyle w:val="CRCoverPage"/>
              <w:spacing w:after="0"/>
              <w:rPr>
                <w:noProof/>
                <w:sz w:val="8"/>
                <w:szCs w:val="8"/>
              </w:rPr>
            </w:pPr>
          </w:p>
        </w:tc>
      </w:tr>
      <w:tr w:rsidR="00F2316E" w:rsidRPr="0012171F" w14:paraId="76F95A8B" w14:textId="77777777" w:rsidTr="00547111">
        <w:tc>
          <w:tcPr>
            <w:tcW w:w="2694" w:type="dxa"/>
            <w:gridSpan w:val="2"/>
            <w:tcBorders>
              <w:left w:val="single" w:sz="4" w:space="0" w:color="auto"/>
            </w:tcBorders>
          </w:tcPr>
          <w:p w14:paraId="335EAB52" w14:textId="77777777" w:rsidR="00F2316E" w:rsidRPr="0012171F" w:rsidRDefault="00F2316E" w:rsidP="00F2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16E" w:rsidRPr="0012171F" w:rsidRDefault="00F2316E" w:rsidP="00F2316E">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16E" w:rsidRPr="0012171F" w:rsidRDefault="00F2316E" w:rsidP="00F2316E">
            <w:pPr>
              <w:pStyle w:val="CRCoverPage"/>
              <w:spacing w:after="0"/>
              <w:jc w:val="center"/>
              <w:rPr>
                <w:b/>
                <w:caps/>
                <w:noProof/>
              </w:rPr>
            </w:pPr>
            <w:r w:rsidRPr="0012171F">
              <w:rPr>
                <w:b/>
                <w:caps/>
                <w:noProof/>
              </w:rPr>
              <w:t>N</w:t>
            </w:r>
          </w:p>
        </w:tc>
        <w:tc>
          <w:tcPr>
            <w:tcW w:w="2977" w:type="dxa"/>
            <w:gridSpan w:val="4"/>
          </w:tcPr>
          <w:p w14:paraId="304CCBCB" w14:textId="77777777" w:rsidR="00F2316E" w:rsidRPr="0012171F" w:rsidRDefault="00F2316E" w:rsidP="00F2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16E" w:rsidRPr="0012171F" w:rsidRDefault="00F2316E" w:rsidP="00F2316E">
            <w:pPr>
              <w:pStyle w:val="CRCoverPage"/>
              <w:spacing w:after="0"/>
              <w:ind w:left="99"/>
              <w:rPr>
                <w:noProof/>
              </w:rPr>
            </w:pPr>
          </w:p>
        </w:tc>
      </w:tr>
      <w:tr w:rsidR="00F2316E" w:rsidRPr="0012171F" w14:paraId="34ACE2EB" w14:textId="77777777" w:rsidTr="00547111">
        <w:tc>
          <w:tcPr>
            <w:tcW w:w="2694" w:type="dxa"/>
            <w:gridSpan w:val="2"/>
            <w:tcBorders>
              <w:left w:val="single" w:sz="4" w:space="0" w:color="auto"/>
            </w:tcBorders>
          </w:tcPr>
          <w:p w14:paraId="571382F3" w14:textId="77777777" w:rsidR="00F2316E" w:rsidRPr="0012171F" w:rsidRDefault="00F2316E" w:rsidP="00F2316E">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7DB274D8" w14:textId="77777777" w:rsidR="00F2316E" w:rsidRPr="0012171F" w:rsidRDefault="00F2316E" w:rsidP="00F2316E">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446DDBAC" w14:textId="77777777" w:rsidTr="00547111">
        <w:tc>
          <w:tcPr>
            <w:tcW w:w="2694" w:type="dxa"/>
            <w:gridSpan w:val="2"/>
            <w:tcBorders>
              <w:left w:val="single" w:sz="4" w:space="0" w:color="auto"/>
            </w:tcBorders>
          </w:tcPr>
          <w:p w14:paraId="678A1AA6" w14:textId="77777777" w:rsidR="00F2316E" w:rsidRPr="0012171F" w:rsidRDefault="00F2316E" w:rsidP="00F2316E">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A4306D9" w14:textId="77777777" w:rsidR="00F2316E" w:rsidRPr="0012171F" w:rsidRDefault="00F2316E" w:rsidP="00F2316E">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55C714D2" w14:textId="77777777" w:rsidTr="00547111">
        <w:tc>
          <w:tcPr>
            <w:tcW w:w="2694" w:type="dxa"/>
            <w:gridSpan w:val="2"/>
            <w:tcBorders>
              <w:left w:val="single" w:sz="4" w:space="0" w:color="auto"/>
            </w:tcBorders>
          </w:tcPr>
          <w:p w14:paraId="45913E62" w14:textId="77777777" w:rsidR="00F2316E" w:rsidRPr="0012171F" w:rsidRDefault="00F2316E" w:rsidP="00F2316E">
            <w:pPr>
              <w:pStyle w:val="CRCoverPage"/>
              <w:spacing w:after="0"/>
              <w:rPr>
                <w:b/>
                <w:i/>
                <w:noProof/>
              </w:rPr>
            </w:pPr>
            <w:r w:rsidRPr="001217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B4FF921" w14:textId="77777777" w:rsidR="00F2316E" w:rsidRPr="0012171F" w:rsidRDefault="00F2316E" w:rsidP="00F2316E">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60DF82CC" w14:textId="77777777" w:rsidTr="008863B9">
        <w:tc>
          <w:tcPr>
            <w:tcW w:w="2694" w:type="dxa"/>
            <w:gridSpan w:val="2"/>
            <w:tcBorders>
              <w:left w:val="single" w:sz="4" w:space="0" w:color="auto"/>
            </w:tcBorders>
          </w:tcPr>
          <w:p w14:paraId="517696CD" w14:textId="77777777" w:rsidR="00F2316E" w:rsidRPr="0012171F" w:rsidRDefault="00F2316E" w:rsidP="00F2316E">
            <w:pPr>
              <w:pStyle w:val="CRCoverPage"/>
              <w:spacing w:after="0"/>
              <w:rPr>
                <w:b/>
                <w:i/>
                <w:noProof/>
              </w:rPr>
            </w:pPr>
          </w:p>
        </w:tc>
        <w:tc>
          <w:tcPr>
            <w:tcW w:w="6946" w:type="dxa"/>
            <w:gridSpan w:val="9"/>
            <w:tcBorders>
              <w:right w:val="single" w:sz="4" w:space="0" w:color="auto"/>
            </w:tcBorders>
          </w:tcPr>
          <w:p w14:paraId="4D84207F" w14:textId="77777777" w:rsidR="00F2316E" w:rsidRPr="0012171F" w:rsidRDefault="00F2316E" w:rsidP="00F2316E">
            <w:pPr>
              <w:pStyle w:val="CRCoverPage"/>
              <w:spacing w:after="0"/>
              <w:rPr>
                <w:noProof/>
              </w:rPr>
            </w:pPr>
          </w:p>
        </w:tc>
      </w:tr>
      <w:tr w:rsidR="00F2316E" w:rsidRPr="0012171F" w14:paraId="556B87B6" w14:textId="77777777" w:rsidTr="008863B9">
        <w:tc>
          <w:tcPr>
            <w:tcW w:w="2694" w:type="dxa"/>
            <w:gridSpan w:val="2"/>
            <w:tcBorders>
              <w:left w:val="single" w:sz="4" w:space="0" w:color="auto"/>
              <w:bottom w:val="single" w:sz="4" w:space="0" w:color="auto"/>
            </w:tcBorders>
          </w:tcPr>
          <w:p w14:paraId="79A9C411" w14:textId="77777777" w:rsidR="00F2316E" w:rsidRPr="0012171F" w:rsidRDefault="00F2316E" w:rsidP="00F2316E">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316E" w:rsidRPr="0012171F" w:rsidRDefault="00F2316E" w:rsidP="00F2316E">
            <w:pPr>
              <w:pStyle w:val="CRCoverPage"/>
              <w:spacing w:after="0"/>
              <w:ind w:left="100"/>
              <w:rPr>
                <w:noProof/>
              </w:rPr>
            </w:pPr>
          </w:p>
        </w:tc>
      </w:tr>
      <w:tr w:rsidR="00F2316E" w:rsidRPr="0012171F" w14:paraId="45BFE792" w14:textId="77777777" w:rsidTr="008863B9">
        <w:tc>
          <w:tcPr>
            <w:tcW w:w="2694" w:type="dxa"/>
            <w:gridSpan w:val="2"/>
            <w:tcBorders>
              <w:top w:val="single" w:sz="4" w:space="0" w:color="auto"/>
              <w:bottom w:val="single" w:sz="4" w:space="0" w:color="auto"/>
            </w:tcBorders>
          </w:tcPr>
          <w:p w14:paraId="194242DD" w14:textId="77777777" w:rsidR="00F2316E" w:rsidRPr="0012171F" w:rsidRDefault="00F2316E" w:rsidP="00F2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16E" w:rsidRPr="0012171F" w:rsidRDefault="00F2316E" w:rsidP="00F2316E">
            <w:pPr>
              <w:pStyle w:val="CRCoverPage"/>
              <w:spacing w:after="0"/>
              <w:ind w:left="100"/>
              <w:rPr>
                <w:noProof/>
                <w:sz w:val="8"/>
                <w:szCs w:val="8"/>
              </w:rPr>
            </w:pPr>
          </w:p>
        </w:tc>
      </w:tr>
      <w:tr w:rsidR="00F2316E"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16E" w:rsidRPr="0012171F" w:rsidRDefault="00F2316E" w:rsidP="00F2316E">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DEC85" w:rsidR="00F2316E" w:rsidRPr="0012171F" w:rsidRDefault="00F2316E" w:rsidP="00F2316E">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59BF31E7" w14:textId="77777777" w:rsidR="00D30D6D" w:rsidRPr="003964A6" w:rsidRDefault="00D30D6D" w:rsidP="00D30D6D">
      <w:pPr>
        <w:pStyle w:val="Heading4"/>
        <w:rPr>
          <w:lang w:eastAsia="ko-KR"/>
        </w:rPr>
      </w:pPr>
      <w:bookmarkStart w:id="10" w:name="_Toc20149849"/>
      <w:bookmarkStart w:id="11" w:name="_Toc27846646"/>
      <w:bookmarkStart w:id="12" w:name="_Toc36187774"/>
      <w:bookmarkStart w:id="13" w:name="_Toc45183678"/>
      <w:bookmarkStart w:id="14" w:name="_Toc47342520"/>
      <w:bookmarkStart w:id="15" w:name="_Toc51769220"/>
      <w:bookmarkStart w:id="16" w:name="_Toc185600790"/>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bookmarkStart w:id="26" w:name="_Toc193777614"/>
      <w:bookmarkEnd w:id="1"/>
      <w:bookmarkEnd w:id="2"/>
      <w:bookmarkEnd w:id="3"/>
      <w:bookmarkEnd w:id="4"/>
      <w:bookmarkEnd w:id="5"/>
      <w:bookmarkEnd w:id="6"/>
      <w:bookmarkEnd w:id="7"/>
      <w:r w:rsidRPr="003964A6">
        <w:rPr>
          <w:lang w:eastAsia="ko-KR"/>
        </w:rPr>
        <w:t>5.8.2.7</w:t>
      </w:r>
      <w:r w:rsidRPr="003964A6">
        <w:rPr>
          <w:lang w:eastAsia="ko-KR"/>
        </w:rPr>
        <w:tab/>
        <w:t>PDU Session and QoS Flow Policing</w:t>
      </w:r>
      <w:bookmarkEnd w:id="26"/>
    </w:p>
    <w:p w14:paraId="16EA534C" w14:textId="77777777" w:rsidR="00D30D6D" w:rsidRPr="003964A6" w:rsidRDefault="00D30D6D" w:rsidP="00D30D6D">
      <w:pPr>
        <w:rPr>
          <w:lang w:eastAsia="zh-CN"/>
        </w:rPr>
      </w:pPr>
      <w:r w:rsidRPr="003964A6">
        <w:rPr>
          <w:lang w:eastAsia="zh-CN"/>
        </w:rPr>
        <w:t>ARP is used for admission control (i.e. retention and pre-emption of the new QoS Flow). The value of ARP is not required to be provided to the UPF.</w:t>
      </w:r>
    </w:p>
    <w:p w14:paraId="368A3F0F" w14:textId="77777777" w:rsidR="00D30D6D" w:rsidRPr="003964A6" w:rsidRDefault="00D30D6D" w:rsidP="00D30D6D">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0A201FB" w14:textId="36B8EB7D" w:rsidR="00D30D6D" w:rsidRPr="003964A6" w:rsidRDefault="00D30D6D" w:rsidP="00D30D6D">
      <w:pPr>
        <w:rPr>
          <w:lang w:eastAsia="zh-CN"/>
        </w:rPr>
      </w:pPr>
      <w:r w:rsidRPr="003964A6">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w:t>
      </w:r>
      <w:del w:id="27" w:author="Huawei" w:date="2025-03-28T17:38:00Z">
        <w:r w:rsidDel="00D30D6D">
          <w:rPr>
            <w:lang w:eastAsia="zh-CN"/>
          </w:rPr>
          <w:delText xml:space="preserve">a </w:delText>
        </w:r>
      </w:del>
      <w:ins w:id="28" w:author="Huawei" w:date="2025-03-28T17:38:00Z">
        <w:r>
          <w:rPr>
            <w:lang w:eastAsia="zh-CN"/>
          </w:rPr>
          <w:t>the</w:t>
        </w:r>
        <w:r>
          <w:rPr>
            <w:lang w:eastAsia="zh-CN"/>
          </w:rPr>
          <w:t xml:space="preserve"> </w:t>
        </w:r>
      </w:ins>
      <w:r>
        <w:rPr>
          <w:lang w:eastAsia="zh-CN"/>
        </w:rPr>
        <w:t>FAR</w:t>
      </w:r>
      <w:ins w:id="29" w:author="Huawei" w:date="2025-03-28T17:38:00Z">
        <w:r w:rsidRPr="00D30D6D">
          <w:t xml:space="preserve"> </w:t>
        </w:r>
        <w:r w:rsidRPr="00D30D6D">
          <w:rPr>
            <w:lang w:eastAsia="zh-CN"/>
          </w:rPr>
          <w:t>corresponding to that QoS Flow</w:t>
        </w:r>
      </w:ins>
      <w:r w:rsidRPr="003964A6">
        <w:rPr>
          <w:lang w:eastAsia="zh-CN"/>
        </w:rPr>
        <w:t>, each of the transport level packet marking values corresponding to one or more PDU Set Importance values</w:t>
      </w:r>
      <w:ins w:id="30" w:author="Huawei" w:date="2025-03-28T17:49:00Z">
        <w:r w:rsidR="00AD5FC2">
          <w:rPr>
            <w:lang w:eastAsia="zh-CN"/>
          </w:rPr>
          <w:t>, and the</w:t>
        </w:r>
        <w:r w:rsidR="00AD5FC2" w:rsidRPr="00AD5FC2">
          <w:rPr>
            <w:lang w:eastAsia="zh-CN"/>
          </w:rPr>
          <w:t xml:space="preserve"> </w:t>
        </w:r>
        <w:r w:rsidR="00AD5FC2">
          <w:rPr>
            <w:lang w:eastAsia="zh-CN"/>
          </w:rPr>
          <w:t xml:space="preserve">UPF </w:t>
        </w:r>
        <w:r w:rsidR="00AD5FC2">
          <w:t xml:space="preserve">shall then perform </w:t>
        </w:r>
      </w:ins>
      <w:ins w:id="31" w:author="Huawei" w:date="2025-03-28T17:50:00Z">
        <w:r w:rsidR="00AD5FC2">
          <w:t>the</w:t>
        </w:r>
      </w:ins>
      <w:ins w:id="32" w:author="Huawei" w:date="2025-03-28T17:49:00Z">
        <w:r w:rsidR="00AD5FC2">
          <w:t xml:space="preserve"> transport level packet marking </w:t>
        </w:r>
      </w:ins>
      <w:ins w:id="33" w:author="Huawei" w:date="2025-03-28T17:50:00Z">
        <w:r w:rsidR="00AD5FC2">
          <w:t xml:space="preserve">based on </w:t>
        </w:r>
        <w:r w:rsidR="00667644">
          <w:t>this list</w:t>
        </w:r>
      </w:ins>
      <w:ins w:id="34" w:author="Huawei" w:date="2025-03-28T17:49:00Z">
        <w:r w:rsidR="00AD5FC2">
          <w:t xml:space="preserve"> </w:t>
        </w:r>
        <w:r w:rsidR="00AD5FC2" w:rsidRPr="00AD5FC2">
          <w:t xml:space="preserve">when it handles </w:t>
        </w:r>
        <w:r w:rsidR="00AD5FC2">
          <w:t xml:space="preserve">a </w:t>
        </w:r>
        <w:r w:rsidR="00AD5FC2" w:rsidRPr="00AD5FC2">
          <w:t>PDU containing a PDU Set Importance information</w:t>
        </w:r>
      </w:ins>
      <w:r w:rsidRPr="003964A6">
        <w:rPr>
          <w:lang w:eastAsia="zh-CN"/>
        </w:rPr>
        <w:t>. When an I-SMF/I-UPF is inserted in the PDU Session, the I-SMF may instruct the I-UPF to derive the transport level packet marking of the outgoing N3 downlink packet based on the transport level packet marking of the incoming N9 downlink packet.</w:t>
      </w:r>
    </w:p>
    <w:p w14:paraId="1232EABB" w14:textId="77777777" w:rsidR="00D30D6D" w:rsidRPr="003964A6" w:rsidRDefault="00D30D6D" w:rsidP="00D30D6D">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4663B4D1" w14:textId="77777777" w:rsidR="00D30D6D" w:rsidRPr="003964A6" w:rsidRDefault="00D30D6D" w:rsidP="00D30D6D">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7A1C8832" w14:textId="77777777" w:rsidR="00D30D6D" w:rsidRPr="003964A6" w:rsidRDefault="00D30D6D" w:rsidP="00D30D6D">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33A1D0F0" w14:textId="77777777" w:rsidR="00D30D6D" w:rsidRPr="003964A6" w:rsidRDefault="00D30D6D" w:rsidP="00D30D6D">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1D95AE1" w14:textId="77777777" w:rsidR="00D30D6D" w:rsidRPr="003964A6" w:rsidRDefault="00D30D6D" w:rsidP="00D30D6D">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23A35E80" w14:textId="77777777" w:rsidR="00D30D6D" w:rsidRPr="003964A6" w:rsidRDefault="00D30D6D" w:rsidP="00D30D6D">
      <w:pPr>
        <w:pStyle w:val="Heading4"/>
      </w:pPr>
      <w:bookmarkStart w:id="35" w:name="_Toc185600829"/>
      <w:bookmarkStart w:id="36" w:name="_Toc193777653"/>
      <w:r w:rsidRPr="003964A6">
        <w:t>5.8.5.6</w:t>
      </w:r>
      <w:r w:rsidRPr="003964A6">
        <w:tab/>
        <w:t>Forwarding Action Rule</w:t>
      </w:r>
      <w:bookmarkEnd w:id="36"/>
    </w:p>
    <w:p w14:paraId="4D6D21C0" w14:textId="77777777" w:rsidR="00D30D6D" w:rsidRPr="003964A6" w:rsidRDefault="00D30D6D" w:rsidP="00D30D6D">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6EB4A700" w14:textId="77777777" w:rsidR="00D30D6D" w:rsidRPr="003964A6" w:rsidRDefault="00D30D6D" w:rsidP="00D30D6D">
      <w:pPr>
        <w:pStyle w:val="TH"/>
      </w:pPr>
      <w:bookmarkStart w:id="37" w:name="_CRTable5_8_5_61"/>
      <w:r w:rsidRPr="003964A6">
        <w:lastRenderedPageBreak/>
        <w:t xml:space="preserve">Table </w:t>
      </w:r>
      <w:bookmarkEnd w:id="37"/>
      <w:r w:rsidRPr="003964A6">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D30D6D" w:rsidRPr="003964A6" w14:paraId="3AC44128" w14:textId="77777777" w:rsidTr="003C2DFB">
        <w:trPr>
          <w:cantSplit/>
          <w:jc w:val="center"/>
        </w:trPr>
        <w:tc>
          <w:tcPr>
            <w:tcW w:w="2605" w:type="dxa"/>
          </w:tcPr>
          <w:p w14:paraId="2377AC8E" w14:textId="77777777" w:rsidR="00D30D6D" w:rsidRPr="003964A6" w:rsidRDefault="00D30D6D" w:rsidP="003C2DFB">
            <w:pPr>
              <w:pStyle w:val="TAH"/>
            </w:pPr>
            <w:r w:rsidRPr="003964A6">
              <w:lastRenderedPageBreak/>
              <w:t>Attribute</w:t>
            </w:r>
          </w:p>
        </w:tc>
        <w:tc>
          <w:tcPr>
            <w:tcW w:w="4141" w:type="dxa"/>
          </w:tcPr>
          <w:p w14:paraId="4123794F" w14:textId="77777777" w:rsidR="00D30D6D" w:rsidRPr="003964A6" w:rsidRDefault="00D30D6D" w:rsidP="003C2DFB">
            <w:pPr>
              <w:pStyle w:val="TAH"/>
            </w:pPr>
            <w:r w:rsidRPr="003964A6">
              <w:t>Description</w:t>
            </w:r>
          </w:p>
        </w:tc>
        <w:tc>
          <w:tcPr>
            <w:tcW w:w="2885" w:type="dxa"/>
          </w:tcPr>
          <w:p w14:paraId="08F1AE9C" w14:textId="77777777" w:rsidR="00D30D6D" w:rsidRPr="003964A6" w:rsidRDefault="00D30D6D" w:rsidP="003C2DFB">
            <w:pPr>
              <w:pStyle w:val="TAH"/>
            </w:pPr>
            <w:r w:rsidRPr="003964A6">
              <w:t>Comment</w:t>
            </w:r>
          </w:p>
        </w:tc>
      </w:tr>
      <w:tr w:rsidR="00D30D6D" w:rsidRPr="003964A6" w14:paraId="60C52D71" w14:textId="77777777" w:rsidTr="003C2DFB">
        <w:trPr>
          <w:cantSplit/>
          <w:jc w:val="center"/>
        </w:trPr>
        <w:tc>
          <w:tcPr>
            <w:tcW w:w="2605" w:type="dxa"/>
          </w:tcPr>
          <w:p w14:paraId="16047500" w14:textId="77777777" w:rsidR="00D30D6D" w:rsidRPr="003964A6" w:rsidRDefault="00D30D6D" w:rsidP="003C2DFB">
            <w:pPr>
              <w:pStyle w:val="TAL"/>
            </w:pPr>
            <w:r w:rsidRPr="003964A6">
              <w:t>N4 Session ID</w:t>
            </w:r>
          </w:p>
        </w:tc>
        <w:tc>
          <w:tcPr>
            <w:tcW w:w="4141" w:type="dxa"/>
          </w:tcPr>
          <w:p w14:paraId="44092FD5" w14:textId="77777777" w:rsidR="00D30D6D" w:rsidRPr="003964A6" w:rsidRDefault="00D30D6D" w:rsidP="003C2DFB">
            <w:pPr>
              <w:pStyle w:val="TAL"/>
            </w:pPr>
            <w:r w:rsidRPr="003964A6">
              <w:t>Identifies the N4 session associated to this FAR.</w:t>
            </w:r>
          </w:p>
        </w:tc>
        <w:tc>
          <w:tcPr>
            <w:tcW w:w="2885" w:type="dxa"/>
          </w:tcPr>
          <w:p w14:paraId="2F7CC603" w14:textId="77777777" w:rsidR="00D30D6D" w:rsidRPr="003964A6" w:rsidRDefault="00D30D6D" w:rsidP="003C2DFB">
            <w:pPr>
              <w:pStyle w:val="TAL"/>
            </w:pPr>
            <w:r w:rsidRPr="003964A6">
              <w:t>NOTE 9.</w:t>
            </w:r>
          </w:p>
        </w:tc>
      </w:tr>
      <w:tr w:rsidR="00D30D6D" w:rsidRPr="003964A6" w14:paraId="77B7BE95" w14:textId="77777777" w:rsidTr="003C2DFB">
        <w:trPr>
          <w:cantSplit/>
          <w:jc w:val="center"/>
        </w:trPr>
        <w:tc>
          <w:tcPr>
            <w:tcW w:w="2605" w:type="dxa"/>
          </w:tcPr>
          <w:p w14:paraId="076D256A" w14:textId="77777777" w:rsidR="00D30D6D" w:rsidRPr="003964A6" w:rsidRDefault="00D30D6D" w:rsidP="003C2DFB">
            <w:pPr>
              <w:pStyle w:val="TAL"/>
            </w:pPr>
            <w:r w:rsidRPr="003964A6">
              <w:t>Rule ID</w:t>
            </w:r>
          </w:p>
        </w:tc>
        <w:tc>
          <w:tcPr>
            <w:tcW w:w="4141" w:type="dxa"/>
          </w:tcPr>
          <w:p w14:paraId="0141136D" w14:textId="77777777" w:rsidR="00D30D6D" w:rsidRPr="003964A6" w:rsidRDefault="00D30D6D" w:rsidP="003C2DFB">
            <w:pPr>
              <w:pStyle w:val="TAL"/>
            </w:pPr>
            <w:r w:rsidRPr="003964A6">
              <w:t>Unique identifier to identify this information.</w:t>
            </w:r>
          </w:p>
        </w:tc>
        <w:tc>
          <w:tcPr>
            <w:tcW w:w="2885" w:type="dxa"/>
          </w:tcPr>
          <w:p w14:paraId="3892EDC0" w14:textId="77777777" w:rsidR="00D30D6D" w:rsidRPr="003964A6" w:rsidRDefault="00D30D6D" w:rsidP="003C2DFB">
            <w:pPr>
              <w:pStyle w:val="TAL"/>
            </w:pPr>
          </w:p>
        </w:tc>
      </w:tr>
      <w:tr w:rsidR="00D30D6D" w:rsidRPr="003964A6" w14:paraId="252C0F2E" w14:textId="77777777" w:rsidTr="003C2DFB">
        <w:trPr>
          <w:cantSplit/>
          <w:jc w:val="center"/>
        </w:trPr>
        <w:tc>
          <w:tcPr>
            <w:tcW w:w="2605" w:type="dxa"/>
          </w:tcPr>
          <w:p w14:paraId="5F174BA5" w14:textId="77777777" w:rsidR="00D30D6D" w:rsidRPr="003964A6" w:rsidRDefault="00D30D6D" w:rsidP="003C2DFB">
            <w:pPr>
              <w:pStyle w:val="TAL"/>
            </w:pPr>
            <w:r w:rsidRPr="003964A6">
              <w:t>Action</w:t>
            </w:r>
          </w:p>
        </w:tc>
        <w:tc>
          <w:tcPr>
            <w:tcW w:w="4141" w:type="dxa"/>
          </w:tcPr>
          <w:p w14:paraId="1BBDD9FA" w14:textId="77777777" w:rsidR="00D30D6D" w:rsidRPr="003964A6" w:rsidRDefault="00D30D6D" w:rsidP="003C2DFB">
            <w:pPr>
              <w:pStyle w:val="TAL"/>
            </w:pPr>
            <w:r w:rsidRPr="003964A6">
              <w:t>Identifies the action to apply to the packet</w:t>
            </w:r>
          </w:p>
        </w:tc>
        <w:tc>
          <w:tcPr>
            <w:tcW w:w="2885" w:type="dxa"/>
          </w:tcPr>
          <w:p w14:paraId="5D6007E9" w14:textId="77777777" w:rsidR="00D30D6D" w:rsidRPr="003964A6" w:rsidRDefault="00D30D6D" w:rsidP="003C2DFB">
            <w:pPr>
              <w:pStyle w:val="TAL"/>
            </w:pPr>
            <w:r w:rsidRPr="003964A6">
              <w:t>Indicates whether the packet is to be forwarded, duplicated, dropped or buffered.</w:t>
            </w:r>
          </w:p>
          <w:p w14:paraId="481C6969" w14:textId="77777777" w:rsidR="00D30D6D" w:rsidRPr="003964A6" w:rsidRDefault="00D30D6D" w:rsidP="003C2DFB">
            <w:pPr>
              <w:pStyle w:val="TAL"/>
            </w:pPr>
            <w:r w:rsidRPr="003964A6">
              <w:t>When action indicates forwarding or duplicating, a number of additional attributes are included in the FAR.</w:t>
            </w:r>
          </w:p>
          <w:p w14:paraId="0504ACFA" w14:textId="77777777" w:rsidR="00D30D6D" w:rsidRPr="003964A6" w:rsidRDefault="00D30D6D" w:rsidP="003C2DFB">
            <w:pPr>
              <w:pStyle w:val="TAL"/>
            </w:pPr>
            <w:r w:rsidRPr="003964A6">
              <w:t>For buffering action, a Buffer Action Rule is also included and the action can also indicate that a notification of the first buffered and/or a notification of first discarded packet is requested (see clause 5.8.3.2).</w:t>
            </w:r>
          </w:p>
          <w:p w14:paraId="1F6C9F68" w14:textId="77777777" w:rsidR="00D30D6D" w:rsidRPr="003964A6" w:rsidRDefault="00D30D6D" w:rsidP="003C2DFB">
            <w:pPr>
              <w:pStyle w:val="TAL"/>
            </w:pPr>
            <w:r w:rsidRPr="003964A6">
              <w:t>For drop action, a notification of the discarded packet may be requested (see clause 5.8.3.2).</w:t>
            </w:r>
          </w:p>
        </w:tc>
      </w:tr>
      <w:tr w:rsidR="00D30D6D" w:rsidRPr="003964A6" w14:paraId="3E93F775" w14:textId="77777777" w:rsidTr="003C2DFB">
        <w:trPr>
          <w:cantSplit/>
          <w:jc w:val="center"/>
        </w:trPr>
        <w:tc>
          <w:tcPr>
            <w:tcW w:w="2605" w:type="dxa"/>
          </w:tcPr>
          <w:p w14:paraId="264F2C9B" w14:textId="77777777" w:rsidR="00D30D6D" w:rsidRPr="003964A6" w:rsidRDefault="00D30D6D" w:rsidP="003C2DFB">
            <w:pPr>
              <w:pStyle w:val="TAL"/>
            </w:pPr>
            <w:r w:rsidRPr="003964A6">
              <w:t>Network instance</w:t>
            </w:r>
          </w:p>
          <w:p w14:paraId="466F086E" w14:textId="77777777" w:rsidR="00D30D6D" w:rsidRPr="003964A6" w:rsidRDefault="00D30D6D" w:rsidP="003C2DFB">
            <w:pPr>
              <w:pStyle w:val="TAL"/>
            </w:pPr>
            <w:r w:rsidRPr="003964A6">
              <w:t>(NOTE 2)</w:t>
            </w:r>
          </w:p>
        </w:tc>
        <w:tc>
          <w:tcPr>
            <w:tcW w:w="4141" w:type="dxa"/>
          </w:tcPr>
          <w:p w14:paraId="2CA340CC" w14:textId="77777777" w:rsidR="00D30D6D" w:rsidRPr="003964A6" w:rsidRDefault="00D30D6D" w:rsidP="003C2DFB">
            <w:pPr>
              <w:pStyle w:val="TAL"/>
            </w:pPr>
            <w:r w:rsidRPr="003964A6">
              <w:t>Identifies the Network instance associated with the outgoing packet (NOTE 1).</w:t>
            </w:r>
          </w:p>
        </w:tc>
        <w:tc>
          <w:tcPr>
            <w:tcW w:w="2885" w:type="dxa"/>
          </w:tcPr>
          <w:p w14:paraId="0DF9ADFA" w14:textId="77777777" w:rsidR="00D30D6D" w:rsidRPr="003964A6" w:rsidRDefault="00D30D6D" w:rsidP="003C2DFB">
            <w:pPr>
              <w:pStyle w:val="TAL"/>
            </w:pPr>
            <w:r w:rsidRPr="003964A6">
              <w:t>NOTE 8.</w:t>
            </w:r>
          </w:p>
        </w:tc>
      </w:tr>
      <w:tr w:rsidR="00D30D6D" w:rsidRPr="003964A6" w14:paraId="5AA56222" w14:textId="77777777" w:rsidTr="003C2DFB">
        <w:trPr>
          <w:cantSplit/>
          <w:jc w:val="center"/>
        </w:trPr>
        <w:tc>
          <w:tcPr>
            <w:tcW w:w="2605" w:type="dxa"/>
          </w:tcPr>
          <w:p w14:paraId="4D8920B7" w14:textId="77777777" w:rsidR="00D30D6D" w:rsidRPr="003964A6" w:rsidRDefault="00D30D6D" w:rsidP="003C2DFB">
            <w:pPr>
              <w:pStyle w:val="TAL"/>
            </w:pPr>
            <w:r w:rsidRPr="003964A6">
              <w:t>Destination interface</w:t>
            </w:r>
          </w:p>
          <w:p w14:paraId="20B8E4D3" w14:textId="77777777" w:rsidR="00D30D6D" w:rsidRPr="003964A6" w:rsidRDefault="00D30D6D" w:rsidP="003C2DFB">
            <w:pPr>
              <w:pStyle w:val="TAL"/>
            </w:pPr>
            <w:r w:rsidRPr="003964A6">
              <w:t>(NOTE 3)</w:t>
            </w:r>
          </w:p>
          <w:p w14:paraId="702F2C0B" w14:textId="77777777" w:rsidR="00D30D6D" w:rsidRPr="003964A6" w:rsidRDefault="00D30D6D" w:rsidP="003C2DFB">
            <w:pPr>
              <w:pStyle w:val="TAL"/>
            </w:pPr>
            <w:r w:rsidRPr="003964A6">
              <w:t>(NOTE 7)</w:t>
            </w:r>
          </w:p>
        </w:tc>
        <w:tc>
          <w:tcPr>
            <w:tcW w:w="4141" w:type="dxa"/>
          </w:tcPr>
          <w:p w14:paraId="5CB9A771" w14:textId="77777777" w:rsidR="00D30D6D" w:rsidRPr="003964A6" w:rsidRDefault="00D30D6D" w:rsidP="003C2DFB">
            <w:pPr>
              <w:pStyle w:val="TAL"/>
            </w:pPr>
            <w:r w:rsidRPr="003964A6">
              <w:t>Contains the values "access side", "core side", "SMF", "N6-LAN", "5G VN internal".</w:t>
            </w:r>
          </w:p>
        </w:tc>
        <w:tc>
          <w:tcPr>
            <w:tcW w:w="2885" w:type="dxa"/>
          </w:tcPr>
          <w:p w14:paraId="59598738" w14:textId="77777777" w:rsidR="00D30D6D" w:rsidRPr="003964A6" w:rsidRDefault="00D30D6D" w:rsidP="003C2DFB">
            <w:pPr>
              <w:pStyle w:val="TAL"/>
            </w:pPr>
            <w:r w:rsidRPr="003964A6">
              <w:t>Identifies the interface for outgoing packets towards the access side (i.e. down-link), the core side (i.e. up-link), the SMF, the N6-LAN (i.e. the DN), or to 5G VN internal (i.e. local switch).</w:t>
            </w:r>
          </w:p>
        </w:tc>
      </w:tr>
      <w:tr w:rsidR="00D30D6D" w:rsidRPr="003964A6" w14:paraId="1044EEDC" w14:textId="77777777" w:rsidTr="003C2DFB">
        <w:trPr>
          <w:cantSplit/>
          <w:jc w:val="center"/>
        </w:trPr>
        <w:tc>
          <w:tcPr>
            <w:tcW w:w="2605" w:type="dxa"/>
          </w:tcPr>
          <w:p w14:paraId="15B296AF" w14:textId="77777777" w:rsidR="00D30D6D" w:rsidRPr="003964A6" w:rsidRDefault="00D30D6D" w:rsidP="003C2DFB">
            <w:pPr>
              <w:pStyle w:val="TAL"/>
            </w:pPr>
            <w:r w:rsidRPr="003964A6">
              <w:t>Outer header creation</w:t>
            </w:r>
          </w:p>
          <w:p w14:paraId="7F4B735D" w14:textId="77777777" w:rsidR="00D30D6D" w:rsidRPr="003964A6" w:rsidRDefault="00D30D6D" w:rsidP="003C2DFB">
            <w:pPr>
              <w:pStyle w:val="TAL"/>
            </w:pPr>
            <w:r w:rsidRPr="003964A6">
              <w:t>(NOTE 3)</w:t>
            </w:r>
          </w:p>
        </w:tc>
        <w:tc>
          <w:tcPr>
            <w:tcW w:w="4141" w:type="dxa"/>
          </w:tcPr>
          <w:p w14:paraId="0C95B50B" w14:textId="77777777" w:rsidR="00D30D6D" w:rsidRPr="003964A6" w:rsidRDefault="00D30D6D" w:rsidP="003C2DFB">
            <w:pPr>
              <w:pStyle w:val="TAL"/>
            </w:pPr>
            <w:r w:rsidRPr="003964A6">
              <w:t>Instructs the UP function to add an outer header (e.g. IP+UDP+GTP, VLAN tag), IP + possibly UDP to the outgoing packet.</w:t>
            </w:r>
          </w:p>
        </w:tc>
        <w:tc>
          <w:tcPr>
            <w:tcW w:w="2885" w:type="dxa"/>
          </w:tcPr>
          <w:p w14:paraId="664F1D04" w14:textId="77777777" w:rsidR="00D30D6D" w:rsidRPr="003964A6" w:rsidRDefault="00D30D6D" w:rsidP="003C2DFB">
            <w:pPr>
              <w:pStyle w:val="TAL"/>
            </w:pPr>
            <w:r w:rsidRPr="003964A6">
              <w:t>Contains the CN tunnel info, N6 tunnel info or AN tunnel info of peer entity (e.g. NG-RAN, another UPF, SMF, local access to a DN represented by a DNAI) (NOTE 8).</w:t>
            </w:r>
          </w:p>
          <w:p w14:paraId="0419213C" w14:textId="77777777" w:rsidR="00D30D6D" w:rsidRPr="003964A6" w:rsidRDefault="00D30D6D" w:rsidP="003C2DFB">
            <w:pPr>
              <w:pStyle w:val="TAL"/>
            </w:pPr>
            <w:r w:rsidRPr="003964A6">
              <w:t>Any extension header stored for this packet shall be added.</w:t>
            </w:r>
          </w:p>
          <w:p w14:paraId="531CBB29" w14:textId="77777777" w:rsidR="00D30D6D" w:rsidRPr="003964A6" w:rsidRDefault="00D30D6D" w:rsidP="003C2DFB">
            <w:pPr>
              <w:pStyle w:val="TAL"/>
            </w:pPr>
            <w:r w:rsidRPr="003964A6">
              <w:t>The time stamps should be added in the GTP-U header if QoS Monitoring for packet delay is enabled for the traffic corresponding to the PDR(s).</w:t>
            </w:r>
          </w:p>
        </w:tc>
      </w:tr>
      <w:tr w:rsidR="00D30D6D" w:rsidRPr="003964A6" w14:paraId="1B881331" w14:textId="77777777" w:rsidTr="003C2DFB">
        <w:trPr>
          <w:cantSplit/>
          <w:jc w:val="center"/>
        </w:trPr>
        <w:tc>
          <w:tcPr>
            <w:tcW w:w="2605" w:type="dxa"/>
          </w:tcPr>
          <w:p w14:paraId="3F8C3507" w14:textId="77777777" w:rsidR="00D30D6D" w:rsidRPr="003964A6" w:rsidRDefault="00D30D6D" w:rsidP="003C2DFB">
            <w:pPr>
              <w:pStyle w:val="TAL"/>
            </w:pPr>
            <w:r w:rsidRPr="003964A6">
              <w:t>Send end marker packet(s)</w:t>
            </w:r>
          </w:p>
          <w:p w14:paraId="00DB35D9" w14:textId="77777777" w:rsidR="00D30D6D" w:rsidRPr="003964A6" w:rsidRDefault="00D30D6D" w:rsidP="003C2DFB">
            <w:pPr>
              <w:pStyle w:val="TAL"/>
            </w:pPr>
            <w:r w:rsidRPr="003964A6">
              <w:t>(NOTE 2)</w:t>
            </w:r>
          </w:p>
        </w:tc>
        <w:tc>
          <w:tcPr>
            <w:tcW w:w="4141" w:type="dxa"/>
          </w:tcPr>
          <w:p w14:paraId="74AD7350" w14:textId="77777777" w:rsidR="00D30D6D" w:rsidRPr="003964A6" w:rsidRDefault="00D30D6D" w:rsidP="003C2DFB">
            <w:pPr>
              <w:pStyle w:val="TAL"/>
            </w:pPr>
            <w:r w:rsidRPr="003964A6">
              <w:t>Instructs the UPF to construct end marker packet(s) and send them out as described in clause 5.8.1.</w:t>
            </w:r>
          </w:p>
        </w:tc>
        <w:tc>
          <w:tcPr>
            <w:tcW w:w="2885" w:type="dxa"/>
          </w:tcPr>
          <w:p w14:paraId="3D2DA7B8" w14:textId="77777777" w:rsidR="00D30D6D" w:rsidRPr="003964A6" w:rsidRDefault="00D30D6D" w:rsidP="003C2DFB">
            <w:pPr>
              <w:pStyle w:val="TAL"/>
            </w:pPr>
            <w:r w:rsidRPr="003964A6">
              <w:t>This parameter should be sent together with the "outer header creation" parameter of the new CN tunnel info.</w:t>
            </w:r>
          </w:p>
        </w:tc>
      </w:tr>
      <w:tr w:rsidR="00D30D6D" w:rsidRPr="003964A6" w14:paraId="5BB8B7A1" w14:textId="77777777" w:rsidTr="003C2DFB">
        <w:trPr>
          <w:cantSplit/>
          <w:jc w:val="center"/>
        </w:trPr>
        <w:tc>
          <w:tcPr>
            <w:tcW w:w="2605" w:type="dxa"/>
          </w:tcPr>
          <w:p w14:paraId="4E54EE01" w14:textId="77777777" w:rsidR="00D30D6D" w:rsidRPr="003964A6" w:rsidRDefault="00D30D6D" w:rsidP="003C2DFB">
            <w:pPr>
              <w:pStyle w:val="TAL"/>
            </w:pPr>
            <w:r w:rsidRPr="003964A6">
              <w:t>Transport level marking</w:t>
            </w:r>
          </w:p>
          <w:p w14:paraId="2B3B86D7" w14:textId="77777777" w:rsidR="00D30D6D" w:rsidRPr="003964A6" w:rsidRDefault="00D30D6D" w:rsidP="003C2DFB">
            <w:pPr>
              <w:pStyle w:val="TAL"/>
            </w:pPr>
            <w:r w:rsidRPr="003964A6">
              <w:t>(NOTE 3)</w:t>
            </w:r>
          </w:p>
        </w:tc>
        <w:tc>
          <w:tcPr>
            <w:tcW w:w="4141" w:type="dxa"/>
          </w:tcPr>
          <w:p w14:paraId="25B09DDB" w14:textId="28FBC30C" w:rsidR="00D30D6D" w:rsidRPr="003964A6" w:rsidRDefault="00D30D6D" w:rsidP="003C2DFB">
            <w:pPr>
              <w:pStyle w:val="TAL"/>
            </w:pPr>
            <w:r w:rsidRPr="003964A6">
              <w:t xml:space="preserve">Transport level packet marking </w:t>
            </w:r>
            <w:ins w:id="38" w:author="Huawei" w:date="2025-03-28T17:46:00Z">
              <w:r w:rsidR="00AD5FC2">
                <w:t xml:space="preserve">value </w:t>
              </w:r>
            </w:ins>
            <w:r w:rsidRPr="003964A6">
              <w:t>in the uplink and</w:t>
            </w:r>
            <w:ins w:id="39" w:author="Huawei" w:date="2025-03-28T17:46:00Z">
              <w:r w:rsidR="00AD5FC2">
                <w:t>/or</w:t>
              </w:r>
            </w:ins>
            <w:r w:rsidRPr="003964A6">
              <w:t xml:space="preserve"> downlink, e.g. </w:t>
            </w:r>
            <w:ins w:id="40" w:author="Huawei" w:date="2025-03-28T17:46:00Z">
              <w:r w:rsidR="00AD5FC2">
                <w:t xml:space="preserve">for </w:t>
              </w:r>
            </w:ins>
            <w:r w:rsidRPr="003964A6">
              <w:t xml:space="preserve">setting the </w:t>
            </w:r>
            <w:proofErr w:type="spellStart"/>
            <w:r w:rsidRPr="003964A6">
              <w:t>DiffServ</w:t>
            </w:r>
            <w:proofErr w:type="spellEnd"/>
            <w:r w:rsidRPr="003964A6">
              <w:t xml:space="preserve"> Code Point.</w:t>
            </w:r>
            <w:r>
              <w:t xml:space="preserve"> </w:t>
            </w:r>
            <w:del w:id="41" w:author="Huawei" w:date="2025-03-28T17:40:00Z">
              <w:r w:rsidDel="00AD5FC2">
                <w:delText xml:space="preserve">For </w:delText>
              </w:r>
            </w:del>
            <w:ins w:id="42" w:author="Huawei" w:date="2025-03-28T17:40:00Z">
              <w:r w:rsidR="00AD5FC2">
                <w:t>In</w:t>
              </w:r>
              <w:r w:rsidR="00AD5FC2">
                <w:t xml:space="preserve"> </w:t>
              </w:r>
            </w:ins>
            <w:r>
              <w:t xml:space="preserve">the downlink direction, </w:t>
            </w:r>
            <w:del w:id="43" w:author="Huawei" w:date="2025-03-28T17:40:00Z">
              <w:r w:rsidDel="00AD5FC2">
                <w:delText xml:space="preserve">when the network is configured to take the PDU Set Importance into account for transport level marking, </w:delText>
              </w:r>
            </w:del>
            <w:ins w:id="44" w:author="Huawei" w:date="2025-03-28T17:41:00Z">
              <w:r w:rsidR="00AD5FC2">
                <w:t xml:space="preserve">this parameter can additionally </w:t>
              </w:r>
            </w:ins>
            <w:r>
              <w:t>contain</w:t>
            </w:r>
            <w:del w:id="45" w:author="Huawei" w:date="2025-03-28T17:41:00Z">
              <w:r w:rsidDel="00AD5FC2">
                <w:delText>s</w:delText>
              </w:r>
            </w:del>
            <w:r>
              <w:t xml:space="preserve"> a list of Transport level </w:t>
            </w:r>
            <w:ins w:id="46" w:author="Huawei" w:date="2025-03-28T17:43:00Z">
              <w:r w:rsidR="00AD5FC2">
                <w:t xml:space="preserve">packet </w:t>
              </w:r>
            </w:ins>
            <w:r>
              <w:t xml:space="preserve">marking values, each associated with one or more PDU Set Importance values, based on which the UPF </w:t>
            </w:r>
            <w:ins w:id="47" w:author="Huawei" w:date="2025-03-28T17:41:00Z">
              <w:r w:rsidR="00AD5FC2">
                <w:t xml:space="preserve">shall </w:t>
              </w:r>
            </w:ins>
            <w:r>
              <w:t>perform</w:t>
            </w:r>
            <w:del w:id="48" w:author="Huawei" w:date="2025-03-28T17:41:00Z">
              <w:r w:rsidDel="00AD5FC2">
                <w:delText>s</w:delText>
              </w:r>
            </w:del>
            <w:r>
              <w:t xml:space="preserve"> PDU Set Importance based transport level packet marking (instead of Transport level </w:t>
            </w:r>
            <w:ins w:id="49" w:author="Huawei" w:date="2025-03-28T17:44:00Z">
              <w:r w:rsidR="00AD5FC2">
                <w:t xml:space="preserve">packet </w:t>
              </w:r>
            </w:ins>
            <w:r>
              <w:t>marking)</w:t>
            </w:r>
            <w:ins w:id="50" w:author="Huawei" w:date="2025-03-28T17:41:00Z">
              <w:r w:rsidR="00AD5FC2">
                <w:t xml:space="preserve"> </w:t>
              </w:r>
              <w:r w:rsidR="00AD5FC2" w:rsidRPr="00AD5FC2">
                <w:t xml:space="preserve">when it handles </w:t>
              </w:r>
            </w:ins>
            <w:ins w:id="51" w:author="Huawei" w:date="2025-03-28T17:44:00Z">
              <w:r w:rsidR="00AD5FC2">
                <w:t xml:space="preserve">a </w:t>
              </w:r>
            </w:ins>
            <w:ins w:id="52" w:author="Huawei" w:date="2025-03-28T17:41:00Z">
              <w:r w:rsidR="00AD5FC2" w:rsidRPr="00AD5FC2">
                <w:t>PDU containing a PDU Set Importance information</w:t>
              </w:r>
            </w:ins>
            <w:r>
              <w:t>.</w:t>
            </w:r>
          </w:p>
        </w:tc>
        <w:tc>
          <w:tcPr>
            <w:tcW w:w="2885" w:type="dxa"/>
          </w:tcPr>
          <w:p w14:paraId="03A4936F" w14:textId="21143808" w:rsidR="00D30D6D" w:rsidRPr="003964A6" w:rsidRDefault="00D30D6D" w:rsidP="003C2DFB">
            <w:pPr>
              <w:pStyle w:val="TAL"/>
            </w:pPr>
            <w:r w:rsidRPr="003964A6">
              <w:t>NOTE 8</w:t>
            </w:r>
            <w:ins w:id="53" w:author="Huawei" w:date="2025-03-28T17:42:00Z">
              <w:r w:rsidR="00AD5FC2" w:rsidRPr="00AD5FC2">
                <w:t>, NOTE X</w:t>
              </w:r>
            </w:ins>
            <w:r w:rsidRPr="003964A6">
              <w:t>.</w:t>
            </w:r>
          </w:p>
        </w:tc>
      </w:tr>
      <w:tr w:rsidR="00D30D6D" w:rsidRPr="003964A6" w14:paraId="61C1894D" w14:textId="77777777" w:rsidTr="003C2DFB">
        <w:trPr>
          <w:cantSplit/>
          <w:jc w:val="center"/>
        </w:trPr>
        <w:tc>
          <w:tcPr>
            <w:tcW w:w="2605" w:type="dxa"/>
          </w:tcPr>
          <w:p w14:paraId="58697F11" w14:textId="77777777" w:rsidR="00D30D6D" w:rsidRPr="003964A6" w:rsidRDefault="00D30D6D" w:rsidP="003C2DFB">
            <w:pPr>
              <w:pStyle w:val="TAL"/>
            </w:pPr>
            <w:bookmarkStart w:id="54" w:name="_PERM_MCCTEMPBM_CRPT38860007___2" w:colFirst="2" w:colLast="2"/>
            <w:bookmarkStart w:id="55" w:name="_PERM_MCCTEMPBM_CRPT75020004___2" w:colFirst="2" w:colLast="2"/>
            <w:r w:rsidRPr="003964A6">
              <w:lastRenderedPageBreak/>
              <w:t>Forwarding policy</w:t>
            </w:r>
          </w:p>
          <w:p w14:paraId="623C9860" w14:textId="77777777" w:rsidR="00D30D6D" w:rsidRPr="003964A6" w:rsidRDefault="00D30D6D" w:rsidP="003C2DFB">
            <w:pPr>
              <w:pStyle w:val="TAL"/>
            </w:pPr>
            <w:r w:rsidRPr="003964A6">
              <w:t>(NOTE 3)</w:t>
            </w:r>
          </w:p>
        </w:tc>
        <w:tc>
          <w:tcPr>
            <w:tcW w:w="4141" w:type="dxa"/>
          </w:tcPr>
          <w:p w14:paraId="49AE759D" w14:textId="77777777" w:rsidR="00D30D6D" w:rsidRPr="003964A6" w:rsidRDefault="00D30D6D" w:rsidP="003C2DFB">
            <w:pPr>
              <w:pStyle w:val="TAL"/>
            </w:pPr>
            <w:r w:rsidRPr="003964A6">
              <w:t>Reference to a preconfigured traffic steering policy or http redirection (NOTE 4).</w:t>
            </w:r>
          </w:p>
        </w:tc>
        <w:tc>
          <w:tcPr>
            <w:tcW w:w="2885" w:type="dxa"/>
          </w:tcPr>
          <w:p w14:paraId="44E2E09A" w14:textId="77777777" w:rsidR="00D30D6D" w:rsidRPr="003964A6" w:rsidRDefault="00D30D6D" w:rsidP="003C2DFB">
            <w:pPr>
              <w:pStyle w:val="TAL"/>
            </w:pPr>
            <w:r w:rsidRPr="003964A6">
              <w:t>The Forwarding policy refers to a preconfigured forwarding behaviour in UPF, which may be related to:</w:t>
            </w:r>
          </w:p>
          <w:p w14:paraId="4ECF423F" w14:textId="77777777" w:rsidR="00D30D6D" w:rsidRPr="003964A6" w:rsidRDefault="00D30D6D" w:rsidP="003C2DFB">
            <w:pPr>
              <w:pStyle w:val="TAL"/>
              <w:ind w:left="174" w:hanging="174"/>
            </w:pPr>
            <w:r w:rsidRPr="003964A6">
              <w:t>-</w:t>
            </w:r>
            <w:r w:rsidRPr="003964A6">
              <w:tab/>
              <w:t>N6-LAN steering to steer the subscriber's traffic to the appropriate N6 Service Functions deployed by the operator;</w:t>
            </w:r>
          </w:p>
          <w:p w14:paraId="002D3D9D" w14:textId="77777777" w:rsidR="00D30D6D" w:rsidRPr="003964A6" w:rsidRDefault="00D30D6D" w:rsidP="003C2DFB">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62A15187" w14:textId="77777777" w:rsidR="00D30D6D" w:rsidRPr="003964A6" w:rsidRDefault="00D30D6D" w:rsidP="003C2DFB">
            <w:pPr>
              <w:pStyle w:val="TAL"/>
              <w:ind w:left="174" w:hanging="174"/>
            </w:pPr>
            <w:r w:rsidRPr="003964A6">
              <w:t>-</w:t>
            </w:r>
            <w:r w:rsidRPr="003964A6">
              <w:tab/>
              <w:t>a Redirect Destination and values for the forwarding behaviour (always, after measurement report (for termination action "redirect")).</w:t>
            </w:r>
          </w:p>
        </w:tc>
      </w:tr>
      <w:bookmarkEnd w:id="54"/>
      <w:bookmarkEnd w:id="55"/>
      <w:tr w:rsidR="00D30D6D" w:rsidRPr="003964A6" w14:paraId="1AAF71B0" w14:textId="77777777" w:rsidTr="003C2DFB">
        <w:trPr>
          <w:cantSplit/>
          <w:jc w:val="center"/>
        </w:trPr>
        <w:tc>
          <w:tcPr>
            <w:tcW w:w="2605" w:type="dxa"/>
          </w:tcPr>
          <w:p w14:paraId="58BD2E5B" w14:textId="77777777" w:rsidR="00D30D6D" w:rsidRPr="003964A6" w:rsidRDefault="00D30D6D" w:rsidP="003C2DFB">
            <w:pPr>
              <w:pStyle w:val="TAL"/>
            </w:pPr>
            <w:r w:rsidRPr="003964A6">
              <w:t>Metadata</w:t>
            </w:r>
          </w:p>
          <w:p w14:paraId="6CA83BA9" w14:textId="77777777" w:rsidR="00D30D6D" w:rsidRPr="003964A6" w:rsidRDefault="00D30D6D" w:rsidP="003C2DFB">
            <w:pPr>
              <w:pStyle w:val="TAL"/>
            </w:pPr>
            <w:r w:rsidRPr="003964A6">
              <w:t>(NOTE 10)</w:t>
            </w:r>
          </w:p>
        </w:tc>
        <w:tc>
          <w:tcPr>
            <w:tcW w:w="4141" w:type="dxa"/>
          </w:tcPr>
          <w:p w14:paraId="0D05C419" w14:textId="77777777" w:rsidR="00D30D6D" w:rsidRPr="003964A6" w:rsidRDefault="00D30D6D" w:rsidP="003C2DFB">
            <w:pPr>
              <w:pStyle w:val="TAL"/>
            </w:pPr>
            <w:r w:rsidRPr="003964A6">
              <w:t>Metadata the UPF needs to add to traffic sent over a SFC.</w:t>
            </w:r>
          </w:p>
        </w:tc>
        <w:tc>
          <w:tcPr>
            <w:tcW w:w="2885" w:type="dxa"/>
          </w:tcPr>
          <w:p w14:paraId="3140B6BE" w14:textId="77777777" w:rsidR="00D30D6D" w:rsidRPr="003964A6" w:rsidRDefault="00D30D6D" w:rsidP="003C2DFB">
            <w:pPr>
              <w:pStyle w:val="TAL"/>
            </w:pPr>
            <w:r w:rsidRPr="003964A6">
              <w:t>The metadata information is associated with a TSP ID related to N6-LAN steering.</w:t>
            </w:r>
          </w:p>
        </w:tc>
      </w:tr>
      <w:tr w:rsidR="00D30D6D" w:rsidRPr="003964A6" w14:paraId="0B019F30" w14:textId="77777777" w:rsidTr="003C2DFB">
        <w:trPr>
          <w:cantSplit/>
          <w:jc w:val="center"/>
        </w:trPr>
        <w:tc>
          <w:tcPr>
            <w:tcW w:w="2605" w:type="dxa"/>
          </w:tcPr>
          <w:p w14:paraId="57A93E89" w14:textId="77777777" w:rsidR="00D30D6D" w:rsidRPr="003964A6" w:rsidRDefault="00D30D6D" w:rsidP="003C2DFB">
            <w:pPr>
              <w:pStyle w:val="TAL"/>
            </w:pPr>
            <w:r w:rsidRPr="003964A6">
              <w:t>Request for Proxying in UPF</w:t>
            </w:r>
          </w:p>
        </w:tc>
        <w:tc>
          <w:tcPr>
            <w:tcW w:w="4141" w:type="dxa"/>
          </w:tcPr>
          <w:p w14:paraId="12D0E032" w14:textId="77777777" w:rsidR="00D30D6D" w:rsidRPr="003964A6" w:rsidRDefault="00D30D6D" w:rsidP="003C2DFB">
            <w:pPr>
              <w:pStyle w:val="TAL"/>
            </w:pPr>
            <w:r w:rsidRPr="003964A6">
              <w:t>Indicates that the UPF shall perform ARP proxying and / or IPv6 Neighbour Solicitation Proxying as specified in clause 5.6.10.2.</w:t>
            </w:r>
          </w:p>
        </w:tc>
        <w:tc>
          <w:tcPr>
            <w:tcW w:w="2885" w:type="dxa"/>
          </w:tcPr>
          <w:p w14:paraId="72358A25" w14:textId="77777777" w:rsidR="00D30D6D" w:rsidRPr="003964A6" w:rsidRDefault="00D30D6D" w:rsidP="003C2DFB">
            <w:pPr>
              <w:pStyle w:val="TAL"/>
            </w:pPr>
            <w:r w:rsidRPr="003964A6">
              <w:t>Applies to the Ethernet PDU Session type.</w:t>
            </w:r>
          </w:p>
        </w:tc>
      </w:tr>
      <w:tr w:rsidR="00D30D6D" w:rsidRPr="003964A6" w14:paraId="5006B798" w14:textId="77777777" w:rsidTr="003C2DFB">
        <w:trPr>
          <w:cantSplit/>
          <w:jc w:val="center"/>
        </w:trPr>
        <w:tc>
          <w:tcPr>
            <w:tcW w:w="2605" w:type="dxa"/>
          </w:tcPr>
          <w:p w14:paraId="58449DB9" w14:textId="77777777" w:rsidR="00D30D6D" w:rsidRPr="003964A6" w:rsidRDefault="00D30D6D" w:rsidP="003C2DFB">
            <w:pPr>
              <w:pStyle w:val="TAL"/>
            </w:pPr>
            <w:r w:rsidRPr="003964A6">
              <w:t>On-path N6 connection information</w:t>
            </w:r>
          </w:p>
        </w:tc>
        <w:tc>
          <w:tcPr>
            <w:tcW w:w="4141" w:type="dxa"/>
          </w:tcPr>
          <w:p w14:paraId="5B639F44" w14:textId="77777777" w:rsidR="00D30D6D" w:rsidRPr="003964A6" w:rsidRDefault="00D30D6D" w:rsidP="003C2DFB">
            <w:pPr>
              <w:pStyle w:val="TAL"/>
            </w:pPr>
            <w:r w:rsidRPr="003964A6">
              <w:t>Indicates to establish a connection to get media related information and contains the signalling method and the AS proxy address, see clause 5.37.9 (NOTE 13).</w:t>
            </w:r>
          </w:p>
        </w:tc>
        <w:tc>
          <w:tcPr>
            <w:tcW w:w="2885" w:type="dxa"/>
          </w:tcPr>
          <w:p w14:paraId="17E1E479" w14:textId="77777777" w:rsidR="00D30D6D" w:rsidRPr="003964A6" w:rsidRDefault="00D30D6D" w:rsidP="003C2DFB">
            <w:pPr>
              <w:pStyle w:val="TAL"/>
            </w:pPr>
            <w:r w:rsidRPr="003964A6">
              <w:t>Applies when connect-UDP protocol is used.</w:t>
            </w:r>
          </w:p>
        </w:tc>
      </w:tr>
      <w:tr w:rsidR="00D30D6D" w:rsidRPr="003964A6" w14:paraId="23E5BA16" w14:textId="77777777" w:rsidTr="003C2DFB">
        <w:trPr>
          <w:cantSplit/>
          <w:jc w:val="center"/>
        </w:trPr>
        <w:tc>
          <w:tcPr>
            <w:tcW w:w="2605" w:type="dxa"/>
          </w:tcPr>
          <w:p w14:paraId="2CBE208E" w14:textId="77777777" w:rsidR="00D30D6D" w:rsidRPr="003964A6" w:rsidRDefault="00D30D6D" w:rsidP="003C2DFB">
            <w:pPr>
              <w:pStyle w:val="TAL"/>
            </w:pPr>
            <w:r w:rsidRPr="003964A6">
              <w:t>Container for header enrichment</w:t>
            </w:r>
          </w:p>
          <w:p w14:paraId="14F3B55D" w14:textId="77777777" w:rsidR="00D30D6D" w:rsidRPr="003964A6" w:rsidRDefault="00D30D6D" w:rsidP="003C2DFB">
            <w:pPr>
              <w:pStyle w:val="TAL"/>
            </w:pPr>
            <w:r w:rsidRPr="003964A6">
              <w:t>(NOTE 2)</w:t>
            </w:r>
          </w:p>
        </w:tc>
        <w:tc>
          <w:tcPr>
            <w:tcW w:w="4141" w:type="dxa"/>
          </w:tcPr>
          <w:p w14:paraId="64817917" w14:textId="77777777" w:rsidR="00D30D6D" w:rsidRPr="003964A6" w:rsidRDefault="00D30D6D" w:rsidP="003C2DFB">
            <w:pPr>
              <w:pStyle w:val="TAL"/>
            </w:pPr>
            <w:r w:rsidRPr="003964A6">
              <w:t>Contains information to be used by the UPF for header enrichment.</w:t>
            </w:r>
          </w:p>
        </w:tc>
        <w:tc>
          <w:tcPr>
            <w:tcW w:w="2885" w:type="dxa"/>
          </w:tcPr>
          <w:p w14:paraId="560F4C0F" w14:textId="77777777" w:rsidR="00D30D6D" w:rsidRPr="003964A6" w:rsidRDefault="00D30D6D" w:rsidP="003C2DFB">
            <w:pPr>
              <w:pStyle w:val="TAL"/>
            </w:pPr>
            <w:r w:rsidRPr="003964A6">
              <w:t>Only relevant for the uplink direction.</w:t>
            </w:r>
          </w:p>
        </w:tc>
      </w:tr>
      <w:tr w:rsidR="00D30D6D" w:rsidRPr="003964A6" w14:paraId="3D2FE65C" w14:textId="77777777" w:rsidTr="003C2DFB">
        <w:trPr>
          <w:cantSplit/>
          <w:jc w:val="center"/>
        </w:trPr>
        <w:tc>
          <w:tcPr>
            <w:tcW w:w="2605" w:type="dxa"/>
          </w:tcPr>
          <w:p w14:paraId="3F20A147" w14:textId="77777777" w:rsidR="00D30D6D" w:rsidRPr="003964A6" w:rsidRDefault="00D30D6D" w:rsidP="003C2DFB">
            <w:pPr>
              <w:pStyle w:val="TAL"/>
            </w:pPr>
            <w:r w:rsidRPr="003964A6">
              <w:t>Buffering Action Rule</w:t>
            </w:r>
          </w:p>
          <w:p w14:paraId="61D7FEFA" w14:textId="77777777" w:rsidR="00D30D6D" w:rsidRPr="003964A6" w:rsidRDefault="00D30D6D" w:rsidP="003C2DFB">
            <w:pPr>
              <w:pStyle w:val="TAL"/>
            </w:pPr>
            <w:r w:rsidRPr="003964A6">
              <w:t>(NOTE 5)</w:t>
            </w:r>
          </w:p>
        </w:tc>
        <w:tc>
          <w:tcPr>
            <w:tcW w:w="4141" w:type="dxa"/>
          </w:tcPr>
          <w:p w14:paraId="365DA306" w14:textId="77777777" w:rsidR="00D30D6D" w:rsidRPr="003964A6" w:rsidRDefault="00D30D6D" w:rsidP="003C2DFB">
            <w:pPr>
              <w:pStyle w:val="TAL"/>
            </w:pPr>
            <w:r w:rsidRPr="003964A6">
              <w:t>Reference to a Buffering Action Rule ID defining the buffering instructions to be applied by the UPF</w:t>
            </w:r>
          </w:p>
          <w:p w14:paraId="4143EDBA" w14:textId="77777777" w:rsidR="00D30D6D" w:rsidRPr="003964A6" w:rsidRDefault="00D30D6D" w:rsidP="003C2DFB">
            <w:pPr>
              <w:pStyle w:val="TAL"/>
            </w:pPr>
            <w:r w:rsidRPr="003964A6">
              <w:t>(NOTE 6)</w:t>
            </w:r>
          </w:p>
        </w:tc>
        <w:tc>
          <w:tcPr>
            <w:tcW w:w="2885" w:type="dxa"/>
          </w:tcPr>
          <w:p w14:paraId="6603DC86" w14:textId="77777777" w:rsidR="00D30D6D" w:rsidRPr="003964A6" w:rsidRDefault="00D30D6D" w:rsidP="003C2DFB">
            <w:pPr>
              <w:pStyle w:val="TAL"/>
            </w:pPr>
          </w:p>
        </w:tc>
      </w:tr>
      <w:tr w:rsidR="00D30D6D" w:rsidRPr="003964A6" w14:paraId="666BAB06" w14:textId="77777777" w:rsidTr="003C2DFB">
        <w:trPr>
          <w:cantSplit/>
          <w:jc w:val="center"/>
        </w:trPr>
        <w:tc>
          <w:tcPr>
            <w:tcW w:w="9631" w:type="dxa"/>
            <w:gridSpan w:val="3"/>
          </w:tcPr>
          <w:p w14:paraId="71A51D8D" w14:textId="77777777" w:rsidR="00D30D6D" w:rsidRPr="003964A6" w:rsidRDefault="00D30D6D" w:rsidP="003C2DFB">
            <w:pPr>
              <w:pStyle w:val="TAL"/>
              <w:rPr>
                <w:b/>
                <w:bCs/>
              </w:rPr>
            </w:pPr>
            <w:r w:rsidRPr="003964A6">
              <w:rPr>
                <w:b/>
                <w:bCs/>
              </w:rPr>
              <w:t>Header Handling Control Rule (see clause 5.6.17) (NOTE 11)</w:t>
            </w:r>
          </w:p>
        </w:tc>
      </w:tr>
      <w:tr w:rsidR="00D30D6D" w:rsidRPr="003964A6" w14:paraId="043F57EB" w14:textId="77777777" w:rsidTr="003C2DFB">
        <w:trPr>
          <w:cantSplit/>
          <w:jc w:val="center"/>
        </w:trPr>
        <w:tc>
          <w:tcPr>
            <w:tcW w:w="2605" w:type="dxa"/>
          </w:tcPr>
          <w:p w14:paraId="4B8CE84F" w14:textId="77777777" w:rsidR="00D30D6D" w:rsidRPr="003964A6" w:rsidRDefault="00D30D6D" w:rsidP="003C2DFB">
            <w:pPr>
              <w:pStyle w:val="TAL"/>
            </w:pPr>
            <w:r w:rsidRPr="003964A6">
              <w:t>Header Detection Reference</w:t>
            </w:r>
          </w:p>
        </w:tc>
        <w:tc>
          <w:tcPr>
            <w:tcW w:w="4141" w:type="dxa"/>
          </w:tcPr>
          <w:p w14:paraId="77B90473" w14:textId="77777777" w:rsidR="00D30D6D" w:rsidRPr="003964A6" w:rsidRDefault="00D30D6D" w:rsidP="003C2DFB">
            <w:pPr>
              <w:pStyle w:val="TAL"/>
            </w:pPr>
            <w:r w:rsidRPr="003964A6">
              <w:t>A reference to a UPF configuration which defines how to detect the protocol or the message in a protocol for which to perform the header handling actions.</w:t>
            </w:r>
          </w:p>
        </w:tc>
        <w:tc>
          <w:tcPr>
            <w:tcW w:w="2885" w:type="dxa"/>
          </w:tcPr>
          <w:p w14:paraId="0FECA33F" w14:textId="77777777" w:rsidR="00D30D6D" w:rsidRPr="003964A6" w:rsidRDefault="00D30D6D" w:rsidP="003C2DFB">
            <w:pPr>
              <w:pStyle w:val="TAL"/>
            </w:pPr>
          </w:p>
        </w:tc>
      </w:tr>
      <w:tr w:rsidR="00D30D6D" w:rsidRPr="003964A6" w14:paraId="37099DA7" w14:textId="77777777" w:rsidTr="003C2DFB">
        <w:trPr>
          <w:cantSplit/>
          <w:jc w:val="center"/>
        </w:trPr>
        <w:tc>
          <w:tcPr>
            <w:tcW w:w="2605" w:type="dxa"/>
          </w:tcPr>
          <w:p w14:paraId="0D1C9669" w14:textId="77777777" w:rsidR="00D30D6D" w:rsidRPr="003964A6" w:rsidRDefault="00D30D6D" w:rsidP="003C2DFB">
            <w:pPr>
              <w:pStyle w:val="TAL"/>
            </w:pPr>
            <w:r w:rsidRPr="003964A6">
              <w:t>Header Detection Support Information</w:t>
            </w:r>
          </w:p>
        </w:tc>
        <w:tc>
          <w:tcPr>
            <w:tcW w:w="4141" w:type="dxa"/>
          </w:tcPr>
          <w:p w14:paraId="1CC2EAED" w14:textId="77777777" w:rsidR="00D30D6D" w:rsidRPr="003964A6" w:rsidRDefault="00D30D6D" w:rsidP="003C2DFB">
            <w:pPr>
              <w:pStyle w:val="TAL"/>
            </w:pPr>
            <w:r w:rsidRPr="003964A6">
              <w:t>Any dynamic information provided by the AF which is required for the detection of the headers and cannot be preconfigured for the Header handling Detection Reference.</w:t>
            </w:r>
          </w:p>
        </w:tc>
        <w:tc>
          <w:tcPr>
            <w:tcW w:w="2885" w:type="dxa"/>
          </w:tcPr>
          <w:p w14:paraId="7CBB4316" w14:textId="77777777" w:rsidR="00D30D6D" w:rsidRPr="003964A6" w:rsidRDefault="00D30D6D" w:rsidP="003C2DFB">
            <w:pPr>
              <w:pStyle w:val="TAL"/>
            </w:pPr>
          </w:p>
        </w:tc>
      </w:tr>
      <w:tr w:rsidR="00D30D6D" w:rsidRPr="003964A6" w14:paraId="37E9B76B" w14:textId="77777777" w:rsidTr="003C2DFB">
        <w:trPr>
          <w:cantSplit/>
          <w:jc w:val="center"/>
        </w:trPr>
        <w:tc>
          <w:tcPr>
            <w:tcW w:w="2605" w:type="dxa"/>
          </w:tcPr>
          <w:p w14:paraId="06F1D07C" w14:textId="77777777" w:rsidR="00D30D6D" w:rsidRPr="003964A6" w:rsidRDefault="00D30D6D" w:rsidP="003C2DFB">
            <w:pPr>
              <w:pStyle w:val="TAL"/>
            </w:pPr>
            <w:r w:rsidRPr="003964A6">
              <w:t>Header Handling Reporting Endpoints</w:t>
            </w:r>
          </w:p>
        </w:tc>
        <w:tc>
          <w:tcPr>
            <w:tcW w:w="4141" w:type="dxa"/>
          </w:tcPr>
          <w:p w14:paraId="05D7DD19" w14:textId="77777777" w:rsidR="00D30D6D" w:rsidRPr="003964A6" w:rsidRDefault="00D30D6D" w:rsidP="003C2DFB">
            <w:pPr>
              <w:pStyle w:val="TAL"/>
            </w:pPr>
            <w:r w:rsidRPr="003964A6">
              <w:t>List of notifications endpoints, i.e. per notification endpoint a Notification Target Address and a Notification Correlation ID.</w:t>
            </w:r>
          </w:p>
        </w:tc>
        <w:tc>
          <w:tcPr>
            <w:tcW w:w="2885" w:type="dxa"/>
          </w:tcPr>
          <w:p w14:paraId="4549B676" w14:textId="77777777" w:rsidR="00D30D6D" w:rsidRPr="003964A6" w:rsidRDefault="00D30D6D" w:rsidP="003C2DFB">
            <w:pPr>
              <w:pStyle w:val="TAL"/>
            </w:pPr>
          </w:p>
        </w:tc>
      </w:tr>
      <w:tr w:rsidR="00D30D6D" w:rsidRPr="003964A6" w14:paraId="3763D6C1" w14:textId="77777777" w:rsidTr="003C2DFB">
        <w:trPr>
          <w:cantSplit/>
          <w:jc w:val="center"/>
        </w:trPr>
        <w:tc>
          <w:tcPr>
            <w:tcW w:w="2605" w:type="dxa"/>
          </w:tcPr>
          <w:p w14:paraId="1C2E4297" w14:textId="77777777" w:rsidR="00D30D6D" w:rsidRPr="003964A6" w:rsidRDefault="00D30D6D" w:rsidP="003C2DFB">
            <w:pPr>
              <w:pStyle w:val="TAL"/>
            </w:pPr>
            <w:r w:rsidRPr="003964A6">
              <w:t>Header Handling Control Reference</w:t>
            </w:r>
          </w:p>
        </w:tc>
        <w:tc>
          <w:tcPr>
            <w:tcW w:w="4141" w:type="dxa"/>
          </w:tcPr>
          <w:p w14:paraId="35BD4F9B" w14:textId="77777777" w:rsidR="00D30D6D" w:rsidRPr="003964A6" w:rsidRDefault="00D30D6D" w:rsidP="003C2DFB">
            <w:pPr>
              <w:pStyle w:val="TAL"/>
            </w:pPr>
            <w:r w:rsidRPr="003964A6">
              <w:t>A reference to a Header Handling Action related information pre-configured in the UPF.</w:t>
            </w:r>
          </w:p>
        </w:tc>
        <w:tc>
          <w:tcPr>
            <w:tcW w:w="2885" w:type="dxa"/>
          </w:tcPr>
          <w:p w14:paraId="3AA3C25A" w14:textId="77777777" w:rsidR="00D30D6D" w:rsidRPr="003964A6" w:rsidRDefault="00D30D6D" w:rsidP="003C2DFB">
            <w:pPr>
              <w:pStyle w:val="TAL"/>
            </w:pPr>
          </w:p>
        </w:tc>
      </w:tr>
      <w:tr w:rsidR="00D30D6D" w:rsidRPr="003964A6" w14:paraId="712E5112" w14:textId="77777777" w:rsidTr="003C2DFB">
        <w:trPr>
          <w:cantSplit/>
          <w:jc w:val="center"/>
        </w:trPr>
        <w:tc>
          <w:tcPr>
            <w:tcW w:w="2605" w:type="dxa"/>
          </w:tcPr>
          <w:p w14:paraId="0C327EB6" w14:textId="77777777" w:rsidR="00D30D6D" w:rsidRPr="003964A6" w:rsidRDefault="00D30D6D" w:rsidP="003C2DFB">
            <w:pPr>
              <w:pStyle w:val="TAL"/>
            </w:pPr>
            <w:r w:rsidRPr="003964A6">
              <w:t>Header Handling Action</w:t>
            </w:r>
          </w:p>
          <w:p w14:paraId="0833C25E" w14:textId="77777777" w:rsidR="00D30D6D" w:rsidRPr="003964A6" w:rsidRDefault="00D30D6D" w:rsidP="003C2DFB">
            <w:pPr>
              <w:pStyle w:val="TAL"/>
            </w:pPr>
            <w:r w:rsidRPr="003964A6">
              <w:t>(NOTE 12)</w:t>
            </w:r>
          </w:p>
        </w:tc>
        <w:tc>
          <w:tcPr>
            <w:tcW w:w="4141" w:type="dxa"/>
          </w:tcPr>
          <w:p w14:paraId="44B4571B" w14:textId="77777777" w:rsidR="00D30D6D" w:rsidRPr="003964A6" w:rsidRDefault="00D30D6D" w:rsidP="003C2DFB">
            <w:pPr>
              <w:pStyle w:val="TAL"/>
            </w:pPr>
            <w:r w:rsidRPr="003964A6">
              <w:t xml:space="preserve">Indicates the header handling action to be performed on a specific header field </w:t>
            </w:r>
          </w:p>
        </w:tc>
        <w:tc>
          <w:tcPr>
            <w:tcW w:w="2885" w:type="dxa"/>
          </w:tcPr>
          <w:p w14:paraId="557E812C" w14:textId="77777777" w:rsidR="00D30D6D" w:rsidRPr="003964A6" w:rsidRDefault="00D30D6D" w:rsidP="003C2DFB">
            <w:pPr>
              <w:pStyle w:val="TAL"/>
            </w:pPr>
            <w:r w:rsidRPr="003964A6">
              <w:t>Possible values: Detect, Remove, Replace, Insert.</w:t>
            </w:r>
          </w:p>
        </w:tc>
      </w:tr>
      <w:tr w:rsidR="00D30D6D" w:rsidRPr="003964A6" w14:paraId="4983B99D" w14:textId="77777777" w:rsidTr="003C2DFB">
        <w:trPr>
          <w:cantSplit/>
          <w:jc w:val="center"/>
        </w:trPr>
        <w:tc>
          <w:tcPr>
            <w:tcW w:w="2605" w:type="dxa"/>
          </w:tcPr>
          <w:p w14:paraId="18E90272" w14:textId="77777777" w:rsidR="00D30D6D" w:rsidRPr="003964A6" w:rsidRDefault="00D30D6D" w:rsidP="003C2DFB">
            <w:pPr>
              <w:pStyle w:val="TAL"/>
            </w:pPr>
            <w:r w:rsidRPr="003964A6">
              <w:t>Header Information</w:t>
            </w:r>
          </w:p>
          <w:p w14:paraId="3E0FA043" w14:textId="77777777" w:rsidR="00D30D6D" w:rsidRPr="003964A6" w:rsidRDefault="00D30D6D" w:rsidP="003C2DFB">
            <w:pPr>
              <w:pStyle w:val="TAL"/>
            </w:pPr>
            <w:r w:rsidRPr="003964A6">
              <w:t>(NOTE 12)</w:t>
            </w:r>
          </w:p>
        </w:tc>
        <w:tc>
          <w:tcPr>
            <w:tcW w:w="4141" w:type="dxa"/>
          </w:tcPr>
          <w:p w14:paraId="788403CD" w14:textId="77777777" w:rsidR="00D30D6D" w:rsidRPr="003964A6" w:rsidRDefault="00D30D6D" w:rsidP="003C2DFB">
            <w:pPr>
              <w:pStyle w:val="TAL"/>
            </w:pPr>
            <w:r w:rsidRPr="003964A6">
              <w:t xml:space="preserve">A reference to a UPF configuration which defines how to identify a specific header field for which to perform the header handling action.  </w:t>
            </w:r>
          </w:p>
        </w:tc>
        <w:tc>
          <w:tcPr>
            <w:tcW w:w="2885" w:type="dxa"/>
          </w:tcPr>
          <w:p w14:paraId="7B92CB07" w14:textId="77777777" w:rsidR="00D30D6D" w:rsidRPr="003964A6" w:rsidRDefault="00D30D6D" w:rsidP="003C2DFB">
            <w:pPr>
              <w:pStyle w:val="TAL"/>
            </w:pPr>
          </w:p>
        </w:tc>
      </w:tr>
      <w:tr w:rsidR="00D30D6D" w:rsidRPr="003964A6" w14:paraId="46C770FD" w14:textId="77777777" w:rsidTr="003C2DFB">
        <w:trPr>
          <w:cantSplit/>
          <w:jc w:val="center"/>
        </w:trPr>
        <w:tc>
          <w:tcPr>
            <w:tcW w:w="2605" w:type="dxa"/>
          </w:tcPr>
          <w:p w14:paraId="5D748F6E" w14:textId="77777777" w:rsidR="00D30D6D" w:rsidRPr="003964A6" w:rsidRDefault="00D30D6D" w:rsidP="003C2DFB">
            <w:pPr>
              <w:pStyle w:val="TAL"/>
            </w:pPr>
            <w:r w:rsidRPr="003964A6">
              <w:t>Header Value</w:t>
            </w:r>
          </w:p>
          <w:p w14:paraId="5BAF4F2B" w14:textId="77777777" w:rsidR="00D30D6D" w:rsidRPr="003964A6" w:rsidRDefault="00D30D6D" w:rsidP="003C2DFB">
            <w:pPr>
              <w:pStyle w:val="TAL"/>
            </w:pPr>
            <w:r w:rsidRPr="003964A6">
              <w:t xml:space="preserve">(NOTE 12) </w:t>
            </w:r>
          </w:p>
        </w:tc>
        <w:tc>
          <w:tcPr>
            <w:tcW w:w="4141" w:type="dxa"/>
          </w:tcPr>
          <w:p w14:paraId="6F7D0726" w14:textId="77777777" w:rsidR="00D30D6D" w:rsidRPr="003964A6" w:rsidRDefault="00D30D6D" w:rsidP="003C2DFB">
            <w:pPr>
              <w:pStyle w:val="TAL"/>
            </w:pPr>
            <w:r w:rsidRPr="003964A6">
              <w:t>A string describing the value of the specific header field.</w:t>
            </w:r>
          </w:p>
        </w:tc>
        <w:tc>
          <w:tcPr>
            <w:tcW w:w="2885" w:type="dxa"/>
          </w:tcPr>
          <w:p w14:paraId="2A88378A" w14:textId="77777777" w:rsidR="00D30D6D" w:rsidRPr="003964A6" w:rsidRDefault="00D30D6D" w:rsidP="003C2DFB">
            <w:pPr>
              <w:pStyle w:val="TAL"/>
            </w:pPr>
            <w:r w:rsidRPr="003964A6">
              <w:t>Mandatory for Replace action, optional for Remove, Insert and Detect action.</w:t>
            </w:r>
          </w:p>
        </w:tc>
      </w:tr>
      <w:tr w:rsidR="00D30D6D" w:rsidRPr="003964A6" w14:paraId="34E4C1DF" w14:textId="77777777" w:rsidTr="003C2DFB">
        <w:trPr>
          <w:cantSplit/>
          <w:jc w:val="center"/>
        </w:trPr>
        <w:tc>
          <w:tcPr>
            <w:tcW w:w="2605" w:type="dxa"/>
          </w:tcPr>
          <w:p w14:paraId="6C467B2A" w14:textId="77777777" w:rsidR="00D30D6D" w:rsidRPr="003964A6" w:rsidRDefault="00D30D6D" w:rsidP="003C2DFB">
            <w:pPr>
              <w:pStyle w:val="TAL"/>
            </w:pPr>
            <w:r w:rsidRPr="003964A6">
              <w:t>Header Handling Condition</w:t>
            </w:r>
          </w:p>
          <w:p w14:paraId="66EFF19E" w14:textId="77777777" w:rsidR="00D30D6D" w:rsidRPr="003964A6" w:rsidRDefault="00D30D6D" w:rsidP="003C2DFB">
            <w:pPr>
              <w:pStyle w:val="TAL"/>
            </w:pPr>
            <w:r w:rsidRPr="003964A6">
              <w:t>(NOTE 12)</w:t>
            </w:r>
          </w:p>
        </w:tc>
        <w:tc>
          <w:tcPr>
            <w:tcW w:w="4141" w:type="dxa"/>
          </w:tcPr>
          <w:p w14:paraId="1E1521E0" w14:textId="77777777" w:rsidR="00D30D6D" w:rsidRPr="003964A6" w:rsidRDefault="00D30D6D" w:rsidP="003C2DFB">
            <w:pPr>
              <w:pStyle w:val="TAL"/>
            </w:pPr>
            <w:r w:rsidRPr="003964A6">
              <w:t>Indicates the condition for performing the header handling action.</w:t>
            </w:r>
          </w:p>
        </w:tc>
        <w:tc>
          <w:tcPr>
            <w:tcW w:w="2885" w:type="dxa"/>
          </w:tcPr>
          <w:p w14:paraId="2BC1624C" w14:textId="77777777" w:rsidR="00D30D6D" w:rsidRPr="003964A6" w:rsidRDefault="00D30D6D" w:rsidP="003C2DFB">
            <w:pPr>
              <w:pStyle w:val="TAL"/>
            </w:pPr>
            <w:r w:rsidRPr="003964A6">
              <w:t>Possible values: first match, every match.</w:t>
            </w:r>
          </w:p>
        </w:tc>
      </w:tr>
      <w:tr w:rsidR="00D30D6D" w:rsidRPr="003964A6" w14:paraId="60A055FE" w14:textId="77777777" w:rsidTr="003C2DFB">
        <w:trPr>
          <w:cantSplit/>
          <w:jc w:val="center"/>
        </w:trPr>
        <w:tc>
          <w:tcPr>
            <w:tcW w:w="2605" w:type="dxa"/>
          </w:tcPr>
          <w:p w14:paraId="46EE4DB2" w14:textId="77777777" w:rsidR="00D30D6D" w:rsidRPr="003964A6" w:rsidRDefault="00D30D6D" w:rsidP="003C2DFB">
            <w:pPr>
              <w:pStyle w:val="TAL"/>
            </w:pPr>
            <w:r w:rsidRPr="003964A6">
              <w:t xml:space="preserve">Header Handling Reporting </w:t>
            </w:r>
          </w:p>
          <w:p w14:paraId="3F277CA8" w14:textId="77777777" w:rsidR="00D30D6D" w:rsidRPr="003964A6" w:rsidRDefault="00D30D6D" w:rsidP="003C2DFB">
            <w:pPr>
              <w:pStyle w:val="TAL"/>
            </w:pPr>
            <w:r w:rsidRPr="003964A6">
              <w:t>(NOTE 12)</w:t>
            </w:r>
          </w:p>
        </w:tc>
        <w:tc>
          <w:tcPr>
            <w:tcW w:w="4141" w:type="dxa"/>
          </w:tcPr>
          <w:p w14:paraId="68E60E73" w14:textId="77777777" w:rsidR="00D30D6D" w:rsidRPr="003964A6" w:rsidRDefault="00D30D6D" w:rsidP="003C2DFB">
            <w:pPr>
              <w:pStyle w:val="TAL"/>
            </w:pPr>
            <w:r w:rsidRPr="003964A6">
              <w:t>Indicates whether reporting is requested for the performed Header Handling Action and the notification endpoint(s).</w:t>
            </w:r>
          </w:p>
        </w:tc>
        <w:tc>
          <w:tcPr>
            <w:tcW w:w="2885" w:type="dxa"/>
          </w:tcPr>
          <w:p w14:paraId="5CC52E50" w14:textId="77777777" w:rsidR="00D30D6D" w:rsidRPr="003964A6" w:rsidRDefault="00D30D6D" w:rsidP="003C2DFB">
            <w:pPr>
              <w:pStyle w:val="TAL"/>
            </w:pPr>
            <w:r w:rsidRPr="003964A6">
              <w:t>Possible values: yes/no; if yes, one or more of the notification endpoints.</w:t>
            </w:r>
          </w:p>
          <w:p w14:paraId="138E996B" w14:textId="77777777" w:rsidR="00D30D6D" w:rsidRPr="003964A6" w:rsidRDefault="00D30D6D" w:rsidP="003C2DFB">
            <w:pPr>
              <w:pStyle w:val="TAL"/>
            </w:pPr>
            <w:r w:rsidRPr="003964A6">
              <w:t>Optionally, to reduce signalling, it may include Reporting suggestion information and One time Report indication.</w:t>
            </w:r>
          </w:p>
        </w:tc>
      </w:tr>
      <w:tr w:rsidR="00D30D6D" w:rsidRPr="003964A6" w14:paraId="3D669D03" w14:textId="77777777" w:rsidTr="003C2DFB">
        <w:trPr>
          <w:cantSplit/>
          <w:jc w:val="center"/>
        </w:trPr>
        <w:tc>
          <w:tcPr>
            <w:tcW w:w="9631" w:type="dxa"/>
            <w:gridSpan w:val="3"/>
          </w:tcPr>
          <w:p w14:paraId="020FCCFD" w14:textId="77777777" w:rsidR="00D30D6D" w:rsidRPr="003964A6" w:rsidRDefault="00D30D6D" w:rsidP="003C2DFB">
            <w:pPr>
              <w:pStyle w:val="TAN"/>
            </w:pPr>
            <w:r w:rsidRPr="003964A6">
              <w:lastRenderedPageBreak/>
              <w:t>NOTE 1:</w:t>
            </w:r>
            <w:r w:rsidRPr="003964A6">
              <w:tab/>
              <w:t>Needed e.g. if:</w:t>
            </w:r>
          </w:p>
          <w:p w14:paraId="3337C5FA" w14:textId="77777777" w:rsidR="00D30D6D" w:rsidRPr="003964A6" w:rsidRDefault="00D30D6D" w:rsidP="003C2DFB">
            <w:pPr>
              <w:pStyle w:val="TAN"/>
            </w:pPr>
            <w:r w:rsidRPr="003964A6">
              <w:tab/>
              <w:t>-</w:t>
            </w:r>
            <w:r w:rsidRPr="003964A6">
              <w:tab/>
              <w:t>UPF supports multiple DNN with overlapping IP addresses;</w:t>
            </w:r>
          </w:p>
          <w:p w14:paraId="7DB2C6E9" w14:textId="77777777" w:rsidR="00D30D6D" w:rsidRPr="003964A6" w:rsidRDefault="00D30D6D" w:rsidP="003C2DFB">
            <w:pPr>
              <w:pStyle w:val="TAN"/>
            </w:pPr>
            <w:r w:rsidRPr="003964A6">
              <w:tab/>
              <w:t>-</w:t>
            </w:r>
            <w:r w:rsidRPr="003964A6">
              <w:tab/>
              <w:t>UPF is connected to other UPF or NG-RAN node in different IP domains;</w:t>
            </w:r>
          </w:p>
          <w:p w14:paraId="4E85C73D" w14:textId="77777777" w:rsidR="00D30D6D" w:rsidRPr="003964A6" w:rsidRDefault="00D30D6D" w:rsidP="003C2DFB">
            <w:pPr>
              <w:pStyle w:val="TAN"/>
            </w:pPr>
            <w:r w:rsidRPr="003964A6">
              <w:tab/>
              <w:t>-</w:t>
            </w:r>
            <w:r w:rsidRPr="003964A6">
              <w:tab/>
              <w:t>UPF "local switch" and N19 forwarding is used for different 5G LAN groups.</w:t>
            </w:r>
          </w:p>
          <w:p w14:paraId="7D394CE4" w14:textId="77777777" w:rsidR="00D30D6D" w:rsidRPr="003964A6" w:rsidRDefault="00D30D6D" w:rsidP="003C2DFB">
            <w:pPr>
              <w:pStyle w:val="TAN"/>
            </w:pPr>
            <w:r w:rsidRPr="003964A6">
              <w:t>NOTE 2:</w:t>
            </w:r>
            <w:r w:rsidRPr="003964A6">
              <w:tab/>
              <w:t>These attributes are required for FAR action set to forwarding.</w:t>
            </w:r>
          </w:p>
          <w:p w14:paraId="1A47CFF3" w14:textId="77777777" w:rsidR="00D30D6D" w:rsidRPr="003964A6" w:rsidRDefault="00D30D6D" w:rsidP="003C2DFB">
            <w:pPr>
              <w:pStyle w:val="TAN"/>
            </w:pPr>
            <w:r w:rsidRPr="003964A6">
              <w:t>NOTE 3:</w:t>
            </w:r>
            <w:r w:rsidRPr="003964A6">
              <w:tab/>
              <w:t>These attributes are required for FAR action set to forwarding or duplicating.</w:t>
            </w:r>
          </w:p>
          <w:p w14:paraId="50016056" w14:textId="77777777" w:rsidR="00D30D6D" w:rsidRPr="003964A6" w:rsidRDefault="00D30D6D" w:rsidP="003C2DFB">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FD9B2E2" w14:textId="77777777" w:rsidR="00D30D6D" w:rsidRPr="003964A6" w:rsidRDefault="00D30D6D" w:rsidP="003C2DFB">
            <w:pPr>
              <w:pStyle w:val="TAN"/>
            </w:pPr>
            <w:r w:rsidRPr="003964A6">
              <w:t>NOTE 5:</w:t>
            </w:r>
            <w:r w:rsidRPr="003964A6">
              <w:tab/>
              <w:t>This attribute is present for FAR action set to buffering.</w:t>
            </w:r>
          </w:p>
          <w:p w14:paraId="3DB07AAB" w14:textId="77777777" w:rsidR="00D30D6D" w:rsidRPr="003964A6" w:rsidRDefault="00D30D6D" w:rsidP="003C2DFB">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365EC18C" w14:textId="77777777" w:rsidR="00D30D6D" w:rsidRPr="003964A6" w:rsidRDefault="00D30D6D" w:rsidP="003C2DFB">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6C33E003" w14:textId="77777777" w:rsidR="00D30D6D" w:rsidRPr="003964A6" w:rsidRDefault="00D30D6D" w:rsidP="003C2DFB">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D25D039" w14:textId="77777777" w:rsidR="00D30D6D" w:rsidRPr="003964A6" w:rsidRDefault="00D30D6D" w:rsidP="003C2DFB">
            <w:pPr>
              <w:pStyle w:val="TAN"/>
            </w:pPr>
            <w:r w:rsidRPr="003964A6">
              <w:t>NOTE 9:</w:t>
            </w:r>
            <w:r w:rsidRPr="003964A6">
              <w:tab/>
              <w:t>In the architecture defined in clause 5.34, the rules exchanged between I-SMF and SMF are not associated with a N4 Session ID but are associated with a N16a association.</w:t>
            </w:r>
          </w:p>
          <w:p w14:paraId="4EB1DB5F" w14:textId="77777777" w:rsidR="00D30D6D" w:rsidRPr="003964A6" w:rsidRDefault="00D30D6D" w:rsidP="003C2DFB">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18399BFD" w14:textId="77777777" w:rsidR="00D30D6D" w:rsidRPr="003964A6" w:rsidRDefault="00D30D6D" w:rsidP="003C2DFB">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7521EF88" w14:textId="77777777" w:rsidR="00D30D6D" w:rsidRPr="003964A6" w:rsidRDefault="00D30D6D" w:rsidP="003C2DFB">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1BEAB6A2" w14:textId="77777777" w:rsidR="00D30D6D" w:rsidRDefault="00D30D6D" w:rsidP="003C2DFB">
            <w:pPr>
              <w:pStyle w:val="TAN"/>
              <w:rPr>
                <w:ins w:id="56" w:author="Huawei" w:date="2025-03-28T17:42:00Z"/>
              </w:rPr>
            </w:pPr>
            <w:r w:rsidRPr="003964A6">
              <w:t>NOTE 13:</w:t>
            </w:r>
            <w:r w:rsidRPr="003964A6">
              <w:tab/>
              <w:t>To be able to provide the media related information to the UPF, a close cooperation between the AS and the Proxy is assumed. Such cooperation is out of the scope of 3GPP.</w:t>
            </w:r>
          </w:p>
          <w:p w14:paraId="31EF1E35" w14:textId="1B839A98" w:rsidR="00AD5FC2" w:rsidRPr="003964A6" w:rsidRDefault="00AD5FC2" w:rsidP="003C2DFB">
            <w:pPr>
              <w:pStyle w:val="TAN"/>
            </w:pPr>
            <w:ins w:id="57" w:author="Huawei" w:date="2025-03-28T17:42:00Z">
              <w:r w:rsidRPr="00AD5FC2">
                <w:t xml:space="preserve">NOTE X: </w:t>
              </w:r>
              <w:r w:rsidRPr="00AD5FC2">
                <w:tab/>
                <w:t xml:space="preserve">There can only be one list of PDU Set Importance based transport level </w:t>
              </w:r>
            </w:ins>
            <w:ins w:id="58" w:author="Huawei" w:date="2025-03-28T17:44:00Z">
              <w:r>
                <w:t xml:space="preserve">packet </w:t>
              </w:r>
            </w:ins>
            <w:ins w:id="59" w:author="Huawei" w:date="2025-03-28T17:42:00Z">
              <w:r w:rsidRPr="00AD5FC2">
                <w:t>marking values provided in a FAR and this list shall not be forwarded to the I-SMF over N16a in the architecture defined in clause 5.34.</w:t>
              </w:r>
            </w:ins>
          </w:p>
        </w:tc>
      </w:tr>
    </w:tbl>
    <w:p w14:paraId="24A25A0D" w14:textId="77777777" w:rsidR="00D30D6D" w:rsidRPr="003964A6" w:rsidRDefault="00D30D6D" w:rsidP="00D30D6D">
      <w:pPr>
        <w:pStyle w:val="FP"/>
      </w:pPr>
    </w:p>
    <w:bookmarkEnd w:id="35"/>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45C58" w14:textId="77777777" w:rsidR="001A75DC" w:rsidRDefault="001A75DC">
      <w:r>
        <w:separator/>
      </w:r>
    </w:p>
  </w:endnote>
  <w:endnote w:type="continuationSeparator" w:id="0">
    <w:p w14:paraId="2463E8F2" w14:textId="77777777" w:rsidR="001A75DC" w:rsidRDefault="001A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A97C" w14:textId="77777777" w:rsidR="001A75DC" w:rsidRDefault="001A75DC">
      <w:r>
        <w:separator/>
      </w:r>
    </w:p>
  </w:footnote>
  <w:footnote w:type="continuationSeparator" w:id="0">
    <w:p w14:paraId="1F8D6558" w14:textId="77777777" w:rsidR="001A75DC" w:rsidRDefault="001A7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C50"/>
    <w:rsid w:val="00043FDE"/>
    <w:rsid w:val="00047716"/>
    <w:rsid w:val="0005632E"/>
    <w:rsid w:val="00064449"/>
    <w:rsid w:val="00067D73"/>
    <w:rsid w:val="00081629"/>
    <w:rsid w:val="000A1792"/>
    <w:rsid w:val="000A5987"/>
    <w:rsid w:val="000A5F44"/>
    <w:rsid w:val="000A6394"/>
    <w:rsid w:val="000B1718"/>
    <w:rsid w:val="000B7FED"/>
    <w:rsid w:val="000C038A"/>
    <w:rsid w:val="000C6598"/>
    <w:rsid w:val="000D23C4"/>
    <w:rsid w:val="000D37E9"/>
    <w:rsid w:val="000D44B3"/>
    <w:rsid w:val="000D4655"/>
    <w:rsid w:val="000E1CC1"/>
    <w:rsid w:val="000E40BB"/>
    <w:rsid w:val="000E5B37"/>
    <w:rsid w:val="000E7DFC"/>
    <w:rsid w:val="000F49B0"/>
    <w:rsid w:val="000F7EBA"/>
    <w:rsid w:val="00107443"/>
    <w:rsid w:val="00110ED1"/>
    <w:rsid w:val="00117FEB"/>
    <w:rsid w:val="0012171F"/>
    <w:rsid w:val="001300EB"/>
    <w:rsid w:val="00145D43"/>
    <w:rsid w:val="001502A7"/>
    <w:rsid w:val="00153A7E"/>
    <w:rsid w:val="0015435D"/>
    <w:rsid w:val="00154DE1"/>
    <w:rsid w:val="001573C8"/>
    <w:rsid w:val="00160AAD"/>
    <w:rsid w:val="00177806"/>
    <w:rsid w:val="00180626"/>
    <w:rsid w:val="001878AF"/>
    <w:rsid w:val="00192C46"/>
    <w:rsid w:val="001967F8"/>
    <w:rsid w:val="00197DE8"/>
    <w:rsid w:val="001A08B3"/>
    <w:rsid w:val="001A2F39"/>
    <w:rsid w:val="001A35ED"/>
    <w:rsid w:val="001A75DC"/>
    <w:rsid w:val="001A7B60"/>
    <w:rsid w:val="001B3B57"/>
    <w:rsid w:val="001B4081"/>
    <w:rsid w:val="001B52F0"/>
    <w:rsid w:val="001B7A65"/>
    <w:rsid w:val="001B7BCC"/>
    <w:rsid w:val="001C005E"/>
    <w:rsid w:val="001C2719"/>
    <w:rsid w:val="001C2CD9"/>
    <w:rsid w:val="001C2F48"/>
    <w:rsid w:val="001D3156"/>
    <w:rsid w:val="001E34D8"/>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3332B"/>
    <w:rsid w:val="00334796"/>
    <w:rsid w:val="003348E0"/>
    <w:rsid w:val="003359D3"/>
    <w:rsid w:val="003422F2"/>
    <w:rsid w:val="00343872"/>
    <w:rsid w:val="00350BAB"/>
    <w:rsid w:val="003609EF"/>
    <w:rsid w:val="0036231A"/>
    <w:rsid w:val="00362576"/>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75A"/>
    <w:rsid w:val="00455F51"/>
    <w:rsid w:val="004607A5"/>
    <w:rsid w:val="00462770"/>
    <w:rsid w:val="00462866"/>
    <w:rsid w:val="00463361"/>
    <w:rsid w:val="00467C8C"/>
    <w:rsid w:val="00473259"/>
    <w:rsid w:val="00476924"/>
    <w:rsid w:val="0048541B"/>
    <w:rsid w:val="004902C4"/>
    <w:rsid w:val="00490B90"/>
    <w:rsid w:val="00490F9D"/>
    <w:rsid w:val="00495A59"/>
    <w:rsid w:val="004B75B7"/>
    <w:rsid w:val="004C0844"/>
    <w:rsid w:val="004C1756"/>
    <w:rsid w:val="004D4AA7"/>
    <w:rsid w:val="004E146F"/>
    <w:rsid w:val="004E1A6A"/>
    <w:rsid w:val="004E24FE"/>
    <w:rsid w:val="004E5825"/>
    <w:rsid w:val="004F16FC"/>
    <w:rsid w:val="00504894"/>
    <w:rsid w:val="005066A3"/>
    <w:rsid w:val="005066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5339"/>
    <w:rsid w:val="00665C47"/>
    <w:rsid w:val="00667644"/>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2332"/>
    <w:rsid w:val="008279FA"/>
    <w:rsid w:val="00831CA6"/>
    <w:rsid w:val="008320E0"/>
    <w:rsid w:val="008421E8"/>
    <w:rsid w:val="00847EFE"/>
    <w:rsid w:val="0085348C"/>
    <w:rsid w:val="00860830"/>
    <w:rsid w:val="008626E7"/>
    <w:rsid w:val="008657BE"/>
    <w:rsid w:val="00870EE7"/>
    <w:rsid w:val="008741B8"/>
    <w:rsid w:val="00874B85"/>
    <w:rsid w:val="00875F47"/>
    <w:rsid w:val="00883DBD"/>
    <w:rsid w:val="00884766"/>
    <w:rsid w:val="0088615F"/>
    <w:rsid w:val="0088637F"/>
    <w:rsid w:val="008863B9"/>
    <w:rsid w:val="0088651B"/>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01C61"/>
    <w:rsid w:val="009148DE"/>
    <w:rsid w:val="00916B93"/>
    <w:rsid w:val="00941E30"/>
    <w:rsid w:val="00957A83"/>
    <w:rsid w:val="00967F3F"/>
    <w:rsid w:val="00972A56"/>
    <w:rsid w:val="009777D9"/>
    <w:rsid w:val="00983BC2"/>
    <w:rsid w:val="009859F2"/>
    <w:rsid w:val="009917A6"/>
    <w:rsid w:val="00991B88"/>
    <w:rsid w:val="00993B49"/>
    <w:rsid w:val="00995346"/>
    <w:rsid w:val="00995419"/>
    <w:rsid w:val="00996725"/>
    <w:rsid w:val="00997495"/>
    <w:rsid w:val="009A1B50"/>
    <w:rsid w:val="009A2931"/>
    <w:rsid w:val="009A5753"/>
    <w:rsid w:val="009A579D"/>
    <w:rsid w:val="009B6672"/>
    <w:rsid w:val="009C623F"/>
    <w:rsid w:val="009D20F2"/>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5FC2"/>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11E3"/>
    <w:rsid w:val="00BA3EC5"/>
    <w:rsid w:val="00BA51D9"/>
    <w:rsid w:val="00BB5DAE"/>
    <w:rsid w:val="00BB5DFC"/>
    <w:rsid w:val="00BC0D96"/>
    <w:rsid w:val="00BC44B1"/>
    <w:rsid w:val="00BC4D8C"/>
    <w:rsid w:val="00BD279D"/>
    <w:rsid w:val="00BD3ACA"/>
    <w:rsid w:val="00BD5706"/>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07BA"/>
    <w:rsid w:val="00D239FC"/>
    <w:rsid w:val="00D24991"/>
    <w:rsid w:val="00D30D6D"/>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30CF"/>
    <w:rsid w:val="00DB6A47"/>
    <w:rsid w:val="00DD02B7"/>
    <w:rsid w:val="00DD174A"/>
    <w:rsid w:val="00DD1F57"/>
    <w:rsid w:val="00DD779D"/>
    <w:rsid w:val="00DE34CF"/>
    <w:rsid w:val="00DE4197"/>
    <w:rsid w:val="00DE5C78"/>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316E"/>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2.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customXml/itemProps4.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2108</Words>
  <Characters>12016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2025-03-28T16:39:00Z</dcterms:created>
  <dcterms:modified xsi:type="dcterms:W3CDTF">2025-03-28T16:55:00Z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